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9D9D8" w14:textId="50A2B07D" w:rsidR="00215726" w:rsidRPr="003D1EDE" w:rsidRDefault="0021572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C12B1C8" w14:textId="77777777" w:rsidR="00D71FF4" w:rsidRPr="003D1EDE" w:rsidRDefault="00D71FF4" w:rsidP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3D1EDE">
        <w:rPr>
          <w:rStyle w:val="StyleComplexNazanin"/>
          <w:rFonts w:asciiTheme="majorBidi" w:hAnsiTheme="majorBidi" w:cs="B Nazanin" w:hint="cs"/>
          <w:color w:val="E36C0A" w:themeColor="accent6" w:themeShade="BF"/>
          <w:u w:val="single"/>
          <w:rtl/>
          <w:lang w:bidi="fa-IR"/>
        </w:rPr>
        <w:t>تایپ سوالات</w:t>
      </w:r>
      <w:r w:rsidRPr="003D1EDE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043B2006" w14:textId="77777777" w:rsidR="00D71FF4" w:rsidRPr="003D1EDE" w:rsidRDefault="00D71FF4" w:rsidP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B483BE7" w14:textId="77777777" w:rsidR="00D71FF4" w:rsidRPr="003D1EDE" w:rsidRDefault="00D71FF4" w:rsidP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 w:rsidRPr="003D1EDE">
        <w:rPr>
          <w:rStyle w:val="StyleComplexNazanin"/>
          <w:rFonts w:asciiTheme="majorBidi" w:hAnsiTheme="majorBidi" w:cs="B Nazanin"/>
          <w:lang w:bidi="fa-IR"/>
        </w:rPr>
        <w:t>word</w:t>
      </w: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4D2EEFD3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1CB34281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240B01F7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555735EC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 میشود .</w:t>
      </w:r>
    </w:p>
    <w:p w14:paraId="0DBC8CBC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3D1EDE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156FAE4A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3D1EDE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نیست.</w:t>
      </w:r>
    </w:p>
    <w:p w14:paraId="787E03E1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1567B505" w14:textId="77777777" w:rsidR="00D71FF4" w:rsidRPr="003D1EDE" w:rsidRDefault="00D71FF4" w:rsidP="00D71FF4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3D1EDE"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باشد.</w:t>
      </w:r>
    </w:p>
    <w:p w14:paraId="15D36D3F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86D70AA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2D94C6C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667A501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C458289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15C0630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6850C68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6F81EF2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F533423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494A789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9034CFF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4911A97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982409A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AAE436D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314D02E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216F1B4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77E8A33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C8C1536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1F9D644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74BB7DE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D271EFA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D8567E8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93AAA20" w14:textId="77777777" w:rsidR="00D71FF4" w:rsidRPr="003D1EDE" w:rsidRDefault="00D71FF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C598554" w14:textId="77777777" w:rsidR="00215726" w:rsidRPr="003D1EDE" w:rsidRDefault="0021572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854B62" w:rsidRPr="003D1EDE" w14:paraId="760CBAB1" w14:textId="77777777" w:rsidTr="00D71FF4">
        <w:trPr>
          <w:cantSplit/>
          <w:trHeight w:val="375"/>
        </w:trPr>
        <w:tc>
          <w:tcPr>
            <w:tcW w:w="794" w:type="dxa"/>
            <w:shd w:val="clear" w:color="auto" w:fill="auto"/>
          </w:tcPr>
          <w:p w14:paraId="09BB454F" w14:textId="77777777" w:rsidR="00854B62" w:rsidRPr="003D1EDE" w:rsidRDefault="00854B6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5E8B23" w14:textId="6B06882F" w:rsidR="00854B62" w:rsidRPr="003D1EDE" w:rsidRDefault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نام آزمون:</w:t>
            </w:r>
            <w:r w:rsidR="006773CA"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قانون اصلاح ماده 13قانون مواد خوردنی آشامیدنی ، آرایشی و بهداشتی </w:t>
            </w:r>
          </w:p>
        </w:tc>
      </w:tr>
      <w:tr w:rsidR="0063567B" w:rsidRPr="003D1EDE" w14:paraId="1E096DC5" w14:textId="77777777" w:rsidTr="00B46231">
        <w:trPr>
          <w:cantSplit/>
        </w:trPr>
        <w:tc>
          <w:tcPr>
            <w:tcW w:w="794" w:type="dxa"/>
          </w:tcPr>
          <w:p w14:paraId="56CBD6AA" w14:textId="27B819C5" w:rsidR="0063567B" w:rsidRPr="003D1EDE" w:rsidRDefault="00A34ABE" w:rsidP="006356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7556CD28" w14:textId="669FE77B" w:rsidR="00442A05" w:rsidRPr="003D1EDE" w:rsidRDefault="00442A05" w:rsidP="00AB5F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A11441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روش درست خارج کردن مواد غذایی از حالت انجماد کدام است؟</w:t>
            </w:r>
          </w:p>
        </w:tc>
      </w:tr>
      <w:tr w:rsidR="00442A05" w:rsidRPr="003D1EDE" w14:paraId="4B79A411" w14:textId="77777777" w:rsidTr="00E778D0">
        <w:trPr>
          <w:cantSplit/>
        </w:trPr>
        <w:tc>
          <w:tcPr>
            <w:tcW w:w="794" w:type="dxa"/>
          </w:tcPr>
          <w:p w14:paraId="1D796ECB" w14:textId="77777777" w:rsidR="00442A05" w:rsidRPr="003D1EDE" w:rsidRDefault="00442A05" w:rsidP="00442A0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69C14EC" w14:textId="77777777" w:rsidR="00442A05" w:rsidRPr="00A11441" w:rsidRDefault="00442A05" w:rsidP="00D71FF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CDB7DE6" w14:textId="227092F2" w:rsidR="00442A05" w:rsidRPr="003D1EDE" w:rsidRDefault="00442A05" w:rsidP="00AB5F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نگهداری مواد غذایی منجمد در یخچال  و در دمای 5 درجه سلسیوس یا پایین تر تا ذوب یخ</w:t>
            </w:r>
          </w:p>
        </w:tc>
      </w:tr>
      <w:tr w:rsidR="00442A05" w:rsidRPr="003D1EDE" w14:paraId="78996A31" w14:textId="77777777" w:rsidTr="00442A05">
        <w:trPr>
          <w:cantSplit/>
          <w:trHeight w:val="1190"/>
        </w:trPr>
        <w:tc>
          <w:tcPr>
            <w:tcW w:w="794" w:type="dxa"/>
          </w:tcPr>
          <w:p w14:paraId="1497ECE8" w14:textId="77777777" w:rsidR="00442A05" w:rsidRPr="003D1EDE" w:rsidRDefault="00442A05" w:rsidP="00442A0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36833C2" w14:textId="77777777" w:rsidR="00442A05" w:rsidRPr="00A11441" w:rsidRDefault="00442A05" w:rsidP="00D71FF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F966B25" w14:textId="53C207AF" w:rsidR="00442A05" w:rsidRPr="003D1EDE" w:rsidRDefault="00442A05" w:rsidP="00AB5F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مستغرق کردن ماده غذایی منجمد در آب ( در صورتی که دمای 21 در جه سلسیوس یا پایین تر باشد. ماده غذایی در کیسه های پلاستیکی که نشتی نداشته باشدقرارداده شود و دما در قسمت های ذوب شده به بالای 5 درجه سلسیوس نرسد و مواد غذایی بعد یخ زدایی بلافصله پخته شود.</w:t>
            </w:r>
          </w:p>
        </w:tc>
      </w:tr>
      <w:tr w:rsidR="00442A05" w:rsidRPr="003D1EDE" w14:paraId="386A7049" w14:textId="77777777" w:rsidTr="00E778D0">
        <w:trPr>
          <w:cantSplit/>
        </w:trPr>
        <w:tc>
          <w:tcPr>
            <w:tcW w:w="794" w:type="dxa"/>
          </w:tcPr>
          <w:p w14:paraId="308BCE77" w14:textId="77777777" w:rsidR="00442A05" w:rsidRPr="003D1EDE" w:rsidRDefault="00442A05" w:rsidP="00442A0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E7C7E06" w14:textId="77777777" w:rsidR="00442A05" w:rsidRPr="00A11441" w:rsidRDefault="00442A05" w:rsidP="00D71FF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8FBA15F" w14:textId="55ADA023" w:rsidR="00442A05" w:rsidRPr="003D1EDE" w:rsidRDefault="00442A05" w:rsidP="00AB5F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الف و ب صحیح است</w:t>
            </w:r>
          </w:p>
        </w:tc>
      </w:tr>
      <w:tr w:rsidR="00442A05" w:rsidRPr="003D1EDE" w14:paraId="7AD6187B" w14:textId="77777777" w:rsidTr="00E778D0">
        <w:trPr>
          <w:cantSplit/>
        </w:trPr>
        <w:tc>
          <w:tcPr>
            <w:tcW w:w="794" w:type="dxa"/>
          </w:tcPr>
          <w:p w14:paraId="666271E4" w14:textId="77777777" w:rsidR="00442A05" w:rsidRPr="003D1EDE" w:rsidRDefault="00442A05" w:rsidP="00442A0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B81BB5" w14:textId="77777777" w:rsidR="00442A05" w:rsidRPr="00A11441" w:rsidRDefault="00442A05" w:rsidP="00D71FF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70BCD76" w14:textId="00E53736" w:rsidR="00442A05" w:rsidRPr="003D1EDE" w:rsidRDefault="00442A05" w:rsidP="00AB5F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هیچ کدام</w:t>
            </w:r>
          </w:p>
        </w:tc>
      </w:tr>
      <w:tr w:rsidR="0063567B" w:rsidRPr="003D1EDE" w14:paraId="3C84A985" w14:textId="77777777" w:rsidTr="00E778D0">
        <w:trPr>
          <w:cantSplit/>
        </w:trPr>
        <w:tc>
          <w:tcPr>
            <w:tcW w:w="794" w:type="dxa"/>
          </w:tcPr>
          <w:p w14:paraId="0276271D" w14:textId="77777777" w:rsidR="0063567B" w:rsidRPr="003D1EDE" w:rsidRDefault="0063567B" w:rsidP="006356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C743E7" w14:textId="5C1FC2A6" w:rsidR="0063567B" w:rsidRPr="003D1EDE" w:rsidRDefault="0063567B" w:rsidP="006356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A89F981" w14:textId="27DFE4A6" w:rsidR="00854B62" w:rsidRPr="003D1EDE" w:rsidRDefault="00854B62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2A62B0D2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82D811B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BEE4F8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9509B34" w14:textId="77777777" w:rsidTr="00770165">
        <w:trPr>
          <w:cantSplit/>
        </w:trPr>
        <w:tc>
          <w:tcPr>
            <w:tcW w:w="794" w:type="dxa"/>
          </w:tcPr>
          <w:p w14:paraId="27264102" w14:textId="5CC163C5" w:rsidR="007E042C" w:rsidRPr="003D1EDE" w:rsidRDefault="00A34ABE" w:rsidP="00D71FF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72FA16C" w14:textId="39BCA561" w:rsidR="007E042C" w:rsidRPr="003D1EDE" w:rsidRDefault="00AB5F34" w:rsidP="003D1EDE">
            <w:pPr>
              <w:pStyle w:val="a0"/>
              <w:keepNext/>
              <w:keepLines/>
              <w:rPr>
                <w:rStyle w:val="StyleComplexNazanin"/>
                <w:rFonts w:asciiTheme="minorBidi" w:hAnsiTheme="minorBidi" w:cs="B Nazanin"/>
                <w:b/>
                <w:sz w:val="28"/>
                <w:szCs w:val="28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>چنانچه امکان پوش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دن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دستکش نباشد ول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در دست زخم وجود داشته باشد چه کار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با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د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انجام داد ؟</w:t>
            </w:r>
          </w:p>
        </w:tc>
      </w:tr>
      <w:tr w:rsidR="00AB5F34" w:rsidRPr="003D1EDE" w14:paraId="4AAC964A" w14:textId="77777777" w:rsidTr="00770165">
        <w:trPr>
          <w:cantSplit/>
        </w:trPr>
        <w:tc>
          <w:tcPr>
            <w:tcW w:w="794" w:type="dxa"/>
          </w:tcPr>
          <w:p w14:paraId="045EFF93" w14:textId="77777777" w:rsidR="00AB5F34" w:rsidRPr="003D1EDE" w:rsidRDefault="00AB5F34" w:rsidP="00D71FF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B7F4A2C" w14:textId="77777777" w:rsidR="00AB5F34" w:rsidRPr="00A11441" w:rsidRDefault="00AB5F34" w:rsidP="00AB5F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D4D546C" w14:textId="180A0EBB" w:rsidR="00AB5F34" w:rsidRPr="003D1EDE" w:rsidRDefault="00AB5F34" w:rsidP="00AB5F3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محل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عوض کرد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 xml:space="preserve"> </w:t>
            </w:r>
          </w:p>
        </w:tc>
      </w:tr>
      <w:tr w:rsidR="00AB5F34" w:rsidRPr="003D1EDE" w14:paraId="2DB63B14" w14:textId="77777777" w:rsidTr="00770165">
        <w:trPr>
          <w:cantSplit/>
        </w:trPr>
        <w:tc>
          <w:tcPr>
            <w:tcW w:w="794" w:type="dxa"/>
          </w:tcPr>
          <w:p w14:paraId="5A0E73D1" w14:textId="77777777" w:rsidR="00AB5F34" w:rsidRPr="003D1EDE" w:rsidRDefault="00AB5F34" w:rsidP="00D71FF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77DF815" w14:textId="77777777" w:rsidR="00AB5F34" w:rsidRPr="00A11441" w:rsidRDefault="00AB5F34" w:rsidP="00AB5F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6A331B2" w14:textId="54E3D2B5" w:rsidR="00AB5F34" w:rsidRPr="003D1EDE" w:rsidRDefault="00AB5F34" w:rsidP="00AB5F3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متوقف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 xml:space="preserve"> </w:t>
            </w:r>
          </w:p>
        </w:tc>
      </w:tr>
      <w:tr w:rsidR="00AB5F34" w:rsidRPr="003D1EDE" w14:paraId="25951FB9" w14:textId="77777777" w:rsidTr="00770165">
        <w:trPr>
          <w:cantSplit/>
        </w:trPr>
        <w:tc>
          <w:tcPr>
            <w:tcW w:w="794" w:type="dxa"/>
          </w:tcPr>
          <w:p w14:paraId="430537B2" w14:textId="77777777" w:rsidR="00AB5F34" w:rsidRPr="003D1EDE" w:rsidRDefault="00AB5F34" w:rsidP="00D71FF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A3681CE" w14:textId="77777777" w:rsidR="00AB5F34" w:rsidRPr="00A11441" w:rsidRDefault="00AB5F34" w:rsidP="00AB5F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81E8304" w14:textId="43173B20" w:rsidR="00AB5F34" w:rsidRPr="003D1EDE" w:rsidRDefault="00AB5F34" w:rsidP="00AB5F3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قسمت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زخم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شسته شود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 xml:space="preserve"> </w:t>
            </w:r>
          </w:p>
        </w:tc>
      </w:tr>
      <w:tr w:rsidR="00AB5F34" w:rsidRPr="003D1EDE" w14:paraId="24B67E77" w14:textId="77777777" w:rsidTr="00770165">
        <w:trPr>
          <w:cantSplit/>
        </w:trPr>
        <w:tc>
          <w:tcPr>
            <w:tcW w:w="794" w:type="dxa"/>
          </w:tcPr>
          <w:p w14:paraId="64EECBEE" w14:textId="77777777" w:rsidR="00AB5F34" w:rsidRPr="003D1EDE" w:rsidRDefault="00AB5F34" w:rsidP="00D71FF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124D7E" w14:textId="77777777" w:rsidR="00AB5F34" w:rsidRPr="00A11441" w:rsidRDefault="00AB5F34" w:rsidP="00AB5F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133A10F" w14:textId="6D441E81" w:rsidR="00AB5F34" w:rsidRPr="003D1EDE" w:rsidRDefault="00AB5F34" w:rsidP="00AB5F3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ماده ضدعفون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کننده به کار رود</w:t>
            </w:r>
          </w:p>
        </w:tc>
      </w:tr>
      <w:tr w:rsidR="007E042C" w:rsidRPr="003D1EDE" w14:paraId="715A5A90" w14:textId="77777777" w:rsidTr="00770165">
        <w:trPr>
          <w:cantSplit/>
        </w:trPr>
        <w:tc>
          <w:tcPr>
            <w:tcW w:w="794" w:type="dxa"/>
          </w:tcPr>
          <w:p w14:paraId="081E4FAF" w14:textId="77777777" w:rsidR="007E042C" w:rsidRPr="003D1EDE" w:rsidRDefault="007E042C" w:rsidP="00D71FF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3A5B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14E6961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3C463FDF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B98BBCB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69509C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4A5D421F" w14:textId="77777777" w:rsidTr="00770165">
        <w:trPr>
          <w:cantSplit/>
        </w:trPr>
        <w:tc>
          <w:tcPr>
            <w:tcW w:w="794" w:type="dxa"/>
          </w:tcPr>
          <w:p w14:paraId="6E0D27A0" w14:textId="7C4D7DBE" w:rsidR="007E042C" w:rsidRPr="003D1EDE" w:rsidRDefault="003D1EDE" w:rsidP="003D1EDE">
            <w:pPr>
              <w:pStyle w:val="a"/>
              <w:keepNext/>
              <w:keepLines/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27678B71" w14:textId="56F6A3EC" w:rsidR="007E042C" w:rsidRPr="003D1EDE" w:rsidRDefault="00AB5F34" w:rsidP="00770165">
            <w:pPr>
              <w:pStyle w:val="a2"/>
              <w:keepNext/>
              <w:keepLines/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bCs/>
                <w:rtl/>
                <w:lang w:bidi="fa-IR"/>
              </w:rPr>
              <w:t>کدامیک از موارد زیر  را می توان به عنوان آستر برای قفسه ها ، کمد ها و کابینت ها استفاده نمود ؟</w:t>
            </w:r>
          </w:p>
        </w:tc>
      </w:tr>
      <w:tr w:rsidR="007C75A0" w:rsidRPr="003D1EDE" w14:paraId="2E87F46E" w14:textId="77777777" w:rsidTr="00770165">
        <w:trPr>
          <w:cantSplit/>
        </w:trPr>
        <w:tc>
          <w:tcPr>
            <w:tcW w:w="794" w:type="dxa"/>
          </w:tcPr>
          <w:p w14:paraId="76BE7174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3137950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D21A371" w14:textId="4FA0D93E" w:rsidR="007C75A0" w:rsidRPr="003D1EDE" w:rsidRDefault="007C75A0" w:rsidP="007C75A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پارچه</w:t>
            </w:r>
          </w:p>
        </w:tc>
      </w:tr>
      <w:tr w:rsidR="007C75A0" w:rsidRPr="003D1EDE" w14:paraId="22346AA2" w14:textId="77777777" w:rsidTr="00770165">
        <w:trPr>
          <w:cantSplit/>
        </w:trPr>
        <w:tc>
          <w:tcPr>
            <w:tcW w:w="794" w:type="dxa"/>
          </w:tcPr>
          <w:p w14:paraId="30B8EA4B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100F9EA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D806876" w14:textId="68BAFC6F" w:rsidR="007C75A0" w:rsidRPr="003D1EDE" w:rsidRDefault="007C75A0" w:rsidP="007C75A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حوله</w:t>
            </w:r>
          </w:p>
        </w:tc>
      </w:tr>
      <w:tr w:rsidR="007C75A0" w:rsidRPr="003D1EDE" w14:paraId="78061B23" w14:textId="77777777" w:rsidTr="00770165">
        <w:trPr>
          <w:cantSplit/>
        </w:trPr>
        <w:tc>
          <w:tcPr>
            <w:tcW w:w="794" w:type="dxa"/>
          </w:tcPr>
          <w:p w14:paraId="4FEB94AE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BB3AA29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6939D4B" w14:textId="68731127" w:rsidR="007C75A0" w:rsidRPr="003D1EDE" w:rsidRDefault="007C75A0" w:rsidP="007C75A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مقوا</w:t>
            </w:r>
          </w:p>
        </w:tc>
      </w:tr>
      <w:tr w:rsidR="007C75A0" w:rsidRPr="003D1EDE" w14:paraId="7C85D44D" w14:textId="77777777" w:rsidTr="00770165">
        <w:trPr>
          <w:cantSplit/>
        </w:trPr>
        <w:tc>
          <w:tcPr>
            <w:tcW w:w="794" w:type="dxa"/>
          </w:tcPr>
          <w:p w14:paraId="1D4C0634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896AF5E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7D25EA6" w14:textId="2165F56A" w:rsidR="007C75A0" w:rsidRPr="003D1EDE" w:rsidRDefault="007C75A0" w:rsidP="007C75A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هیچکدام</w:t>
            </w:r>
          </w:p>
        </w:tc>
      </w:tr>
      <w:tr w:rsidR="007E042C" w:rsidRPr="003D1EDE" w14:paraId="4D4D0449" w14:textId="77777777" w:rsidTr="00770165">
        <w:trPr>
          <w:cantSplit/>
        </w:trPr>
        <w:tc>
          <w:tcPr>
            <w:tcW w:w="794" w:type="dxa"/>
          </w:tcPr>
          <w:p w14:paraId="352E918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928033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3847567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11E31FA4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136E6375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EA4198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71C7221" w14:textId="77777777" w:rsidTr="00770165">
        <w:trPr>
          <w:cantSplit/>
        </w:trPr>
        <w:tc>
          <w:tcPr>
            <w:tcW w:w="794" w:type="dxa"/>
          </w:tcPr>
          <w:p w14:paraId="51418BA0" w14:textId="3D31E6CE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76EF792" w14:textId="0888D0BE" w:rsidR="007E042C" w:rsidRPr="003D1EDE" w:rsidRDefault="00E24DFC" w:rsidP="00770165">
            <w:pPr>
              <w:pStyle w:val="a2"/>
              <w:keepNext/>
              <w:keepLines/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  <w:t>هدف از "بازرسی" چیست؟</w:t>
            </w:r>
          </w:p>
        </w:tc>
      </w:tr>
      <w:tr w:rsidR="007E042C" w:rsidRPr="003D1EDE" w14:paraId="2B36E1D0" w14:textId="77777777" w:rsidTr="00770165">
        <w:trPr>
          <w:cantSplit/>
        </w:trPr>
        <w:tc>
          <w:tcPr>
            <w:tcW w:w="794" w:type="dxa"/>
          </w:tcPr>
          <w:p w14:paraId="795350E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C528901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55EA6EE" w14:textId="118A6E6E" w:rsidR="007E042C" w:rsidRPr="003D1EDE" w:rsidRDefault="00E24D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بررسی میزان انطباق شرایط با قوانین و مقررات بهداشتی</w:t>
            </w:r>
          </w:p>
        </w:tc>
      </w:tr>
      <w:tr w:rsidR="007E042C" w:rsidRPr="003D1EDE" w14:paraId="7AE11FF1" w14:textId="77777777" w:rsidTr="00770165">
        <w:trPr>
          <w:cantSplit/>
        </w:trPr>
        <w:tc>
          <w:tcPr>
            <w:tcW w:w="794" w:type="dxa"/>
          </w:tcPr>
          <w:p w14:paraId="7381AAD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08523B3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EB75914" w14:textId="6C7F356E" w:rsidR="007E042C" w:rsidRPr="003D1EDE" w:rsidRDefault="00E24D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ارائه مشاوره بهداشتی</w:t>
            </w:r>
          </w:p>
        </w:tc>
      </w:tr>
      <w:tr w:rsidR="007E042C" w:rsidRPr="003D1EDE" w14:paraId="6E1F38E4" w14:textId="77777777" w:rsidTr="00770165">
        <w:trPr>
          <w:cantSplit/>
        </w:trPr>
        <w:tc>
          <w:tcPr>
            <w:tcW w:w="794" w:type="dxa"/>
          </w:tcPr>
          <w:p w14:paraId="29934BE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2D481D1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D84E3AC" w14:textId="7F5B982A" w:rsidR="007E042C" w:rsidRPr="003D1EDE" w:rsidRDefault="00E24D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جمع‌آوری نمونه برای آزمایش</w:t>
            </w:r>
          </w:p>
        </w:tc>
      </w:tr>
      <w:tr w:rsidR="007E042C" w:rsidRPr="003D1EDE" w14:paraId="71045DDC" w14:textId="77777777" w:rsidTr="00770165">
        <w:trPr>
          <w:cantSplit/>
        </w:trPr>
        <w:tc>
          <w:tcPr>
            <w:tcW w:w="794" w:type="dxa"/>
          </w:tcPr>
          <w:p w14:paraId="3ED662F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19F5301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8402CD3" w14:textId="17B5B8B3" w:rsidR="007E042C" w:rsidRPr="003D1EDE" w:rsidRDefault="00E24D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آموزش کارکنان</w:t>
            </w:r>
          </w:p>
        </w:tc>
      </w:tr>
      <w:tr w:rsidR="007E042C" w:rsidRPr="003D1EDE" w14:paraId="0E1954D4" w14:textId="77777777" w:rsidTr="00770165">
        <w:trPr>
          <w:cantSplit/>
        </w:trPr>
        <w:tc>
          <w:tcPr>
            <w:tcW w:w="794" w:type="dxa"/>
          </w:tcPr>
          <w:p w14:paraId="4F91BE8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461ED3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04F0580B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85940B9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EE419E8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C29EF7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0AC43F06" w14:textId="77777777" w:rsidTr="00770165">
        <w:trPr>
          <w:cantSplit/>
        </w:trPr>
        <w:tc>
          <w:tcPr>
            <w:tcW w:w="794" w:type="dxa"/>
          </w:tcPr>
          <w:p w14:paraId="2314CEA1" w14:textId="3E70349F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8B7B5C0" w14:textId="21703116" w:rsidR="007E042C" w:rsidRPr="003D1EDE" w:rsidRDefault="008A43F8" w:rsidP="003D1EDE">
            <w:pPr>
              <w:pStyle w:val="a2"/>
              <w:keepNext/>
              <w:keepLines/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  <w:t xml:space="preserve">مسئول بهداشت محل 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bCs/>
                <w:rtl/>
                <w:lang w:bidi="fa-IR"/>
              </w:rPr>
              <w:t xml:space="preserve"> طبق آیین نامه 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  <w:t>چه کسی است؟</w:t>
            </w:r>
          </w:p>
        </w:tc>
      </w:tr>
      <w:tr w:rsidR="007E042C" w:rsidRPr="003D1EDE" w14:paraId="5A6B05AA" w14:textId="77777777" w:rsidTr="00770165">
        <w:trPr>
          <w:cantSplit/>
        </w:trPr>
        <w:tc>
          <w:tcPr>
            <w:tcW w:w="794" w:type="dxa"/>
          </w:tcPr>
          <w:p w14:paraId="25B28C7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C38F6A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261BBB5" w14:textId="71BB44ED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بازرس بهداشت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منطقه</w:t>
            </w:r>
          </w:p>
        </w:tc>
      </w:tr>
      <w:tr w:rsidR="007E042C" w:rsidRPr="003D1EDE" w14:paraId="1FF7C5F7" w14:textId="77777777" w:rsidTr="00770165">
        <w:trPr>
          <w:cantSplit/>
        </w:trPr>
        <w:tc>
          <w:tcPr>
            <w:tcW w:w="794" w:type="dxa"/>
          </w:tcPr>
          <w:p w14:paraId="56C52EB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59DE1CB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4EC153D" w14:textId="010D2F5B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رئیس مرکز بهداشت استان و شهرستان</w:t>
            </w:r>
          </w:p>
        </w:tc>
      </w:tr>
      <w:tr w:rsidR="007E042C" w:rsidRPr="003D1EDE" w14:paraId="347DA585" w14:textId="77777777" w:rsidTr="00770165">
        <w:trPr>
          <w:cantSplit/>
        </w:trPr>
        <w:tc>
          <w:tcPr>
            <w:tcW w:w="794" w:type="dxa"/>
          </w:tcPr>
          <w:p w14:paraId="7F72517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FAD5AE3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884AA15" w14:textId="39286C60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مسئول واحد بهداشت محیط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7E042C" w:rsidRPr="003D1EDE" w14:paraId="167CBD09" w14:textId="77777777" w:rsidTr="00770165">
        <w:trPr>
          <w:cantSplit/>
        </w:trPr>
        <w:tc>
          <w:tcPr>
            <w:tcW w:w="794" w:type="dxa"/>
          </w:tcPr>
          <w:p w14:paraId="5343BA8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56C2E0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37EE74F" w14:textId="73E76BB8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رئیس مرکز بهداشتی و درمانی </w:t>
            </w:r>
          </w:p>
        </w:tc>
      </w:tr>
      <w:tr w:rsidR="007E042C" w:rsidRPr="003D1EDE" w14:paraId="0D1E1FEF" w14:textId="77777777" w:rsidTr="00770165">
        <w:trPr>
          <w:cantSplit/>
        </w:trPr>
        <w:tc>
          <w:tcPr>
            <w:tcW w:w="794" w:type="dxa"/>
          </w:tcPr>
          <w:p w14:paraId="4A6CB4F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68735A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070967E9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8D445D9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C4BDDC4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87765B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F78A7C8" w14:textId="77777777" w:rsidTr="00770165">
        <w:trPr>
          <w:cantSplit/>
        </w:trPr>
        <w:tc>
          <w:tcPr>
            <w:tcW w:w="794" w:type="dxa"/>
          </w:tcPr>
          <w:p w14:paraId="52883F91" w14:textId="719F82B0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E24A91D" w14:textId="54673BD0" w:rsidR="007E042C" w:rsidRPr="003D1EDE" w:rsidRDefault="0063567B" w:rsidP="003D1EDE">
            <w:pPr>
              <w:pStyle w:val="a2"/>
              <w:keepNext/>
              <w:keepLines/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bCs/>
                <w:rtl/>
                <w:lang w:bidi="fa-IR"/>
              </w:rPr>
              <w:t>در مشخصات دیوار و کف انبار مواد غذایی کدام مورد صحیح می باشد؟</w:t>
            </w:r>
          </w:p>
        </w:tc>
      </w:tr>
      <w:tr w:rsidR="0063567B" w:rsidRPr="003D1EDE" w14:paraId="64E0625D" w14:textId="77777777" w:rsidTr="00770165">
        <w:trPr>
          <w:cantSplit/>
        </w:trPr>
        <w:tc>
          <w:tcPr>
            <w:tcW w:w="794" w:type="dxa"/>
          </w:tcPr>
          <w:p w14:paraId="32C99360" w14:textId="77777777" w:rsidR="0063567B" w:rsidRPr="003D1EDE" w:rsidRDefault="0063567B" w:rsidP="006356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A279D0B" w14:textId="77777777" w:rsidR="0063567B" w:rsidRPr="00A11441" w:rsidRDefault="0063567B" w:rsidP="006356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CC0A0A9" w14:textId="2141A87A" w:rsidR="0063567B" w:rsidRPr="003D1EDE" w:rsidRDefault="0063567B" w:rsidP="006356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دیوار از کف تا زیرسقف از جنس مصالح مقاوم ( نظیر سنگ، کاشی ، سیمان و امثال آن )و قابل نظافت ،تمیز بدون رطوب و نم باشد .</w:t>
            </w:r>
          </w:p>
        </w:tc>
      </w:tr>
      <w:tr w:rsidR="0063567B" w:rsidRPr="003D1EDE" w14:paraId="6D33BEBD" w14:textId="77777777" w:rsidTr="00770165">
        <w:trPr>
          <w:cantSplit/>
        </w:trPr>
        <w:tc>
          <w:tcPr>
            <w:tcW w:w="794" w:type="dxa"/>
          </w:tcPr>
          <w:p w14:paraId="0F2A6401" w14:textId="77777777" w:rsidR="0063567B" w:rsidRPr="003D1EDE" w:rsidRDefault="0063567B" w:rsidP="006356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4B2226" w14:textId="77777777" w:rsidR="0063567B" w:rsidRPr="00A11441" w:rsidRDefault="0063567B" w:rsidP="006356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569F6F4" w14:textId="6EE91E05" w:rsidR="0063567B" w:rsidRPr="003D1EDE" w:rsidRDefault="0063567B" w:rsidP="006356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پوشش کف باید از جنس مقاوم،صاف،تمیز و قابل نظافت باشد.</w:t>
            </w:r>
          </w:p>
        </w:tc>
      </w:tr>
      <w:tr w:rsidR="0063567B" w:rsidRPr="003D1EDE" w14:paraId="1479FA05" w14:textId="77777777" w:rsidTr="00770165">
        <w:trPr>
          <w:cantSplit/>
        </w:trPr>
        <w:tc>
          <w:tcPr>
            <w:tcW w:w="794" w:type="dxa"/>
          </w:tcPr>
          <w:p w14:paraId="7529392A" w14:textId="77777777" w:rsidR="0063567B" w:rsidRPr="003D1EDE" w:rsidRDefault="0063567B" w:rsidP="006356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982FEA9" w14:textId="77777777" w:rsidR="0063567B" w:rsidRPr="00A11441" w:rsidRDefault="0063567B" w:rsidP="006356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17083B8" w14:textId="00318D85" w:rsidR="0063567B" w:rsidRPr="003D1EDE" w:rsidRDefault="0063567B" w:rsidP="006356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 از فرش یا موکت و امثال آن در کف انبار ممنوع می باشد</w:t>
            </w:r>
          </w:p>
        </w:tc>
      </w:tr>
      <w:tr w:rsidR="0063567B" w:rsidRPr="003D1EDE" w14:paraId="4DC032F8" w14:textId="77777777" w:rsidTr="00770165">
        <w:trPr>
          <w:cantSplit/>
        </w:trPr>
        <w:tc>
          <w:tcPr>
            <w:tcW w:w="794" w:type="dxa"/>
          </w:tcPr>
          <w:p w14:paraId="267952EE" w14:textId="77777777" w:rsidR="0063567B" w:rsidRPr="003D1EDE" w:rsidRDefault="0063567B" w:rsidP="006356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76F4862" w14:textId="77777777" w:rsidR="0063567B" w:rsidRPr="00A11441" w:rsidRDefault="0063567B" w:rsidP="006356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3389BDD" w14:textId="080EE9C8" w:rsidR="0063567B" w:rsidRPr="003D1EDE" w:rsidRDefault="0063567B" w:rsidP="006356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سه مورد</w:t>
            </w:r>
          </w:p>
        </w:tc>
      </w:tr>
      <w:tr w:rsidR="007E042C" w:rsidRPr="003D1EDE" w14:paraId="3AAF58AE" w14:textId="77777777" w:rsidTr="00770165">
        <w:trPr>
          <w:cantSplit/>
        </w:trPr>
        <w:tc>
          <w:tcPr>
            <w:tcW w:w="794" w:type="dxa"/>
          </w:tcPr>
          <w:p w14:paraId="61702B1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31C06A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D4C1EF1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 w:hint="cs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B767241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6D2A771A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282093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32B8284" w14:textId="77777777" w:rsidTr="00770165">
        <w:trPr>
          <w:cantSplit/>
        </w:trPr>
        <w:tc>
          <w:tcPr>
            <w:tcW w:w="794" w:type="dxa"/>
          </w:tcPr>
          <w:p w14:paraId="1A0A1310" w14:textId="0F658C5B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3EF18942" w14:textId="302AE481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lang w:bidi="fa-IR"/>
              </w:rPr>
              <w:t>"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  <w:t>خودکنترلی بهداشتی" به چه معناست؟</w:t>
            </w:r>
          </w:p>
        </w:tc>
      </w:tr>
      <w:tr w:rsidR="007E042C" w:rsidRPr="003D1EDE" w14:paraId="4898D4DA" w14:textId="77777777" w:rsidTr="00770165">
        <w:trPr>
          <w:cantSplit/>
        </w:trPr>
        <w:tc>
          <w:tcPr>
            <w:tcW w:w="794" w:type="dxa"/>
          </w:tcPr>
          <w:p w14:paraId="473ADE1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67E869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54BD0E0" w14:textId="4CA6BF9B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بازرسی‌های دوره‌ای توسط بازرسان</w:t>
            </w:r>
          </w:p>
        </w:tc>
      </w:tr>
      <w:tr w:rsidR="007E042C" w:rsidRPr="003D1EDE" w14:paraId="5AFDCAAC" w14:textId="77777777" w:rsidTr="00770165">
        <w:trPr>
          <w:cantSplit/>
        </w:trPr>
        <w:tc>
          <w:tcPr>
            <w:tcW w:w="794" w:type="dxa"/>
          </w:tcPr>
          <w:p w14:paraId="2A2A80D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B9E9E0A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F21B3DB" w14:textId="069A6DA4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و پایش مداوم مالک یا متصدی مراکز و اماکن عمومی در زمینه کنترل موارد بحرانی و غیر بحرانی</w:t>
            </w:r>
          </w:p>
        </w:tc>
      </w:tr>
      <w:tr w:rsidR="007E042C" w:rsidRPr="003D1EDE" w14:paraId="6F8A9186" w14:textId="77777777" w:rsidTr="00770165">
        <w:trPr>
          <w:cantSplit/>
        </w:trPr>
        <w:tc>
          <w:tcPr>
            <w:tcW w:w="794" w:type="dxa"/>
          </w:tcPr>
          <w:p w14:paraId="55551AD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F2F189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F28E94A" w14:textId="3B8AE40F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گزارش دهی بهداشتی به مراجع قضایی</w:t>
            </w:r>
          </w:p>
        </w:tc>
      </w:tr>
      <w:tr w:rsidR="007E042C" w:rsidRPr="003D1EDE" w14:paraId="47B3B100" w14:textId="77777777" w:rsidTr="00770165">
        <w:trPr>
          <w:cantSplit/>
        </w:trPr>
        <w:tc>
          <w:tcPr>
            <w:tcW w:w="794" w:type="dxa"/>
          </w:tcPr>
          <w:p w14:paraId="31FDB31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CCD8666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3A9E49A" w14:textId="1F416A38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نظارت وزارت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بهداشت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 مراکز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تهیه و توزیع مواد غذایی </w:t>
            </w:r>
          </w:p>
        </w:tc>
      </w:tr>
      <w:tr w:rsidR="007E042C" w:rsidRPr="003D1EDE" w14:paraId="6DF9DF1B" w14:textId="77777777" w:rsidTr="00770165">
        <w:trPr>
          <w:cantSplit/>
        </w:trPr>
        <w:tc>
          <w:tcPr>
            <w:tcW w:w="794" w:type="dxa"/>
          </w:tcPr>
          <w:p w14:paraId="539A2AA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63712E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190DAE6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197D7954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611C0225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8B3503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9EE5545" w14:textId="77777777" w:rsidTr="00770165">
        <w:trPr>
          <w:cantSplit/>
        </w:trPr>
        <w:tc>
          <w:tcPr>
            <w:tcW w:w="794" w:type="dxa"/>
          </w:tcPr>
          <w:p w14:paraId="7DA438B2" w14:textId="45C6409F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4B2C9A4" w14:textId="186B255A" w:rsidR="007E042C" w:rsidRPr="003D1EDE" w:rsidRDefault="008A43F8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>نظارت و کنترل فرآورده‌های خام دامی در مراکز عرضه، توزیع و طبخ این فرآورده‌ها بر عهده کدام سازمان است</w:t>
            </w:r>
            <w:r w:rsidRPr="003D1EDE">
              <w:rPr>
                <w:rStyle w:val="StyleComplexNazanin"/>
                <w:rFonts w:asciiTheme="majorBidi" w:hAnsiTheme="majorBidi" w:cs="B Nazanin"/>
                <w:b/>
                <w:bCs w:val="0"/>
                <w:rtl/>
                <w:lang w:bidi="fa-IR"/>
              </w:rPr>
              <w:t>؟</w:t>
            </w:r>
          </w:p>
        </w:tc>
      </w:tr>
      <w:tr w:rsidR="007E042C" w:rsidRPr="003D1EDE" w14:paraId="74818283" w14:textId="77777777" w:rsidTr="00770165">
        <w:trPr>
          <w:cantSplit/>
        </w:trPr>
        <w:tc>
          <w:tcPr>
            <w:tcW w:w="794" w:type="dxa"/>
          </w:tcPr>
          <w:p w14:paraId="274A16D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05B7A6A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07430D1" w14:textId="1C3BED5A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وزارت بهداشت</w:t>
            </w:r>
          </w:p>
        </w:tc>
      </w:tr>
      <w:tr w:rsidR="007E042C" w:rsidRPr="003D1EDE" w14:paraId="52DB3C40" w14:textId="77777777" w:rsidTr="00770165">
        <w:trPr>
          <w:cantSplit/>
        </w:trPr>
        <w:tc>
          <w:tcPr>
            <w:tcW w:w="794" w:type="dxa"/>
          </w:tcPr>
          <w:p w14:paraId="2778CB7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02228AF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97FB1F8" w14:textId="1995E830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سازمان دامپزشکی کشور</w:t>
            </w:r>
          </w:p>
        </w:tc>
      </w:tr>
      <w:tr w:rsidR="007E042C" w:rsidRPr="003D1EDE" w14:paraId="5AE958FA" w14:textId="77777777" w:rsidTr="00770165">
        <w:trPr>
          <w:cantSplit/>
        </w:trPr>
        <w:tc>
          <w:tcPr>
            <w:tcW w:w="794" w:type="dxa"/>
          </w:tcPr>
          <w:p w14:paraId="3FA3563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82E61B3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667104E" w14:textId="3D46AE10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شورای اصناف کشور</w:t>
            </w:r>
          </w:p>
        </w:tc>
      </w:tr>
      <w:tr w:rsidR="007E042C" w:rsidRPr="003D1EDE" w14:paraId="66319288" w14:textId="77777777" w:rsidTr="00770165">
        <w:trPr>
          <w:cantSplit/>
        </w:trPr>
        <w:tc>
          <w:tcPr>
            <w:tcW w:w="794" w:type="dxa"/>
          </w:tcPr>
          <w:p w14:paraId="4507441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2CBF4F5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581233D" w14:textId="33C995AC" w:rsidR="007E042C" w:rsidRPr="003D1EDE" w:rsidRDefault="008A43F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وزارت صنعت، معدن و تجارت</w:t>
            </w:r>
          </w:p>
        </w:tc>
      </w:tr>
      <w:tr w:rsidR="007E042C" w:rsidRPr="003D1EDE" w14:paraId="6C6DA753" w14:textId="77777777" w:rsidTr="00770165">
        <w:trPr>
          <w:cantSplit/>
        </w:trPr>
        <w:tc>
          <w:tcPr>
            <w:tcW w:w="794" w:type="dxa"/>
          </w:tcPr>
          <w:p w14:paraId="16CF4E2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F6642C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27396D1F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D64FEA0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69774E10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FAB7AC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F1BCC22" w14:textId="77777777" w:rsidTr="00770165">
        <w:trPr>
          <w:cantSplit/>
        </w:trPr>
        <w:tc>
          <w:tcPr>
            <w:tcW w:w="794" w:type="dxa"/>
          </w:tcPr>
          <w:p w14:paraId="3689225B" w14:textId="61A9EB20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50BC9E90" w14:textId="49092230" w:rsidR="007E042C" w:rsidRPr="003D1EDE" w:rsidRDefault="00242734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>مسئولیت پیگیری و اقدام تا رفع کامل نواقص بهداشتی بر عهده چه کسی است؟</w:t>
            </w:r>
          </w:p>
        </w:tc>
      </w:tr>
      <w:tr w:rsidR="007E042C" w:rsidRPr="003D1EDE" w14:paraId="71D498F1" w14:textId="77777777" w:rsidTr="00770165">
        <w:trPr>
          <w:cantSplit/>
        </w:trPr>
        <w:tc>
          <w:tcPr>
            <w:tcW w:w="794" w:type="dxa"/>
          </w:tcPr>
          <w:p w14:paraId="18731BA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2F9A846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EB9328A" w14:textId="6E04334C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بازرس وزارت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بهداشت </w:t>
            </w:r>
          </w:p>
        </w:tc>
      </w:tr>
      <w:tr w:rsidR="007E042C" w:rsidRPr="003D1EDE" w14:paraId="105BCCBE" w14:textId="77777777" w:rsidTr="00770165">
        <w:trPr>
          <w:cantSplit/>
        </w:trPr>
        <w:tc>
          <w:tcPr>
            <w:tcW w:w="794" w:type="dxa"/>
          </w:tcPr>
          <w:p w14:paraId="03FC5A5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321F6E6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90999BD" w14:textId="7013F3BB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مدیر یا متصدی مراکز و اماکن مربوطه</w:t>
            </w:r>
          </w:p>
        </w:tc>
      </w:tr>
      <w:tr w:rsidR="007E042C" w:rsidRPr="003D1EDE" w14:paraId="2CDA27DF" w14:textId="77777777" w:rsidTr="00770165">
        <w:trPr>
          <w:cantSplit/>
        </w:trPr>
        <w:tc>
          <w:tcPr>
            <w:tcW w:w="794" w:type="dxa"/>
          </w:tcPr>
          <w:p w14:paraId="2CCA60C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AEF7E45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0CBFDF4" w14:textId="0BF15CE6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مسئول بهداشت محل</w:t>
            </w:r>
          </w:p>
        </w:tc>
      </w:tr>
      <w:tr w:rsidR="007E042C" w:rsidRPr="003D1EDE" w14:paraId="58994083" w14:textId="77777777" w:rsidTr="00770165">
        <w:trPr>
          <w:cantSplit/>
        </w:trPr>
        <w:tc>
          <w:tcPr>
            <w:tcW w:w="794" w:type="dxa"/>
          </w:tcPr>
          <w:p w14:paraId="483872A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923696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C44DB2D" w14:textId="63665CA3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اداره اماکن نیروی انتظامی </w:t>
            </w:r>
          </w:p>
        </w:tc>
      </w:tr>
      <w:tr w:rsidR="007E042C" w:rsidRPr="003D1EDE" w14:paraId="1F1A6413" w14:textId="77777777" w:rsidTr="00770165">
        <w:trPr>
          <w:cantSplit/>
        </w:trPr>
        <w:tc>
          <w:tcPr>
            <w:tcW w:w="794" w:type="dxa"/>
          </w:tcPr>
          <w:p w14:paraId="0A4CC26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CA909B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88C4D1D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79C45146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5FF49023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4A845A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45C0DEA0" w14:textId="77777777" w:rsidTr="00770165">
        <w:trPr>
          <w:cantSplit/>
        </w:trPr>
        <w:tc>
          <w:tcPr>
            <w:tcW w:w="794" w:type="dxa"/>
          </w:tcPr>
          <w:p w14:paraId="7B6EEFCC" w14:textId="097D2666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14FCEA9A" w14:textId="41179961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  <w:t>در صورتی که مراکز و اماکن مشمول این آیین‌نامه دارای حداقل یک مورد نقص بحرانی باشند و در محل قابل رفع نباشد، چه اتفاقی می‌افتد؟</w:t>
            </w:r>
          </w:p>
        </w:tc>
      </w:tr>
      <w:tr w:rsidR="007E042C" w:rsidRPr="003D1EDE" w14:paraId="7B11494B" w14:textId="77777777" w:rsidTr="00770165">
        <w:trPr>
          <w:cantSplit/>
        </w:trPr>
        <w:tc>
          <w:tcPr>
            <w:tcW w:w="794" w:type="dxa"/>
          </w:tcPr>
          <w:p w14:paraId="1329814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A527DBB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9AE3419" w14:textId="6985D59D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قسمت مربوطه به مدت 48 ساعت به طور موقت تعطیل خواهد شد</w:t>
            </w:r>
          </w:p>
        </w:tc>
      </w:tr>
      <w:tr w:rsidR="007E042C" w:rsidRPr="003D1EDE" w14:paraId="6DC10405" w14:textId="77777777" w:rsidTr="00770165">
        <w:trPr>
          <w:cantSplit/>
        </w:trPr>
        <w:tc>
          <w:tcPr>
            <w:tcW w:w="794" w:type="dxa"/>
          </w:tcPr>
          <w:p w14:paraId="6135B48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5ADF94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D401061" w14:textId="25486534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قسمت مربوطه به مدت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یک هفته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طور موقت تعطیل خواهد شد</w:t>
            </w:r>
          </w:p>
        </w:tc>
      </w:tr>
      <w:tr w:rsidR="007E042C" w:rsidRPr="003D1EDE" w14:paraId="5D188E14" w14:textId="77777777" w:rsidTr="00770165">
        <w:trPr>
          <w:cantSplit/>
        </w:trPr>
        <w:tc>
          <w:tcPr>
            <w:tcW w:w="794" w:type="dxa"/>
          </w:tcPr>
          <w:p w14:paraId="20C4292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06BA865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D27DB65" w14:textId="6DB8C4B5" w:rsidR="007E042C" w:rsidRPr="003D1EDE" w:rsidRDefault="0024273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به مراجع قضایی معرفی می شود </w:t>
            </w:r>
          </w:p>
        </w:tc>
      </w:tr>
      <w:tr w:rsidR="007E042C" w:rsidRPr="003D1EDE" w14:paraId="57DE8B6C" w14:textId="77777777" w:rsidTr="00770165">
        <w:trPr>
          <w:cantSplit/>
        </w:trPr>
        <w:tc>
          <w:tcPr>
            <w:tcW w:w="794" w:type="dxa"/>
          </w:tcPr>
          <w:p w14:paraId="120F6DA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4EF92EF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5E4DC27" w14:textId="6ED58FA3" w:rsidR="007E042C" w:rsidRPr="003D1EDE" w:rsidRDefault="001B360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مهلت برای رفع داده می شود </w:t>
            </w:r>
          </w:p>
        </w:tc>
      </w:tr>
      <w:tr w:rsidR="007E042C" w:rsidRPr="003D1EDE" w14:paraId="1AB02F5B" w14:textId="77777777" w:rsidTr="00770165">
        <w:trPr>
          <w:cantSplit/>
        </w:trPr>
        <w:tc>
          <w:tcPr>
            <w:tcW w:w="794" w:type="dxa"/>
          </w:tcPr>
          <w:p w14:paraId="0F97A47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8D818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590D2D2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75A0E978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13E1F04A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CBFC74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F0C0772" w14:textId="77777777" w:rsidTr="00770165">
        <w:trPr>
          <w:cantSplit/>
        </w:trPr>
        <w:tc>
          <w:tcPr>
            <w:tcW w:w="794" w:type="dxa"/>
          </w:tcPr>
          <w:p w14:paraId="3929A00C" w14:textId="502C7C3F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18B12603" w14:textId="2C8AB4B7" w:rsidR="007E042C" w:rsidRPr="0026493A" w:rsidRDefault="007C75A0" w:rsidP="0026493A">
            <w:pPr>
              <w:pStyle w:val="a0"/>
              <w:keepNext/>
              <w:keepLines/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کدام یک از گزینه های زیر از اقلام مورد نیاز در جعبه کمک های اولیه نمی باشد ؟</w:t>
            </w:r>
          </w:p>
        </w:tc>
      </w:tr>
      <w:tr w:rsidR="007C75A0" w:rsidRPr="003D1EDE" w14:paraId="017430F0" w14:textId="77777777" w:rsidTr="00770165">
        <w:trPr>
          <w:cantSplit/>
        </w:trPr>
        <w:tc>
          <w:tcPr>
            <w:tcW w:w="794" w:type="dxa"/>
          </w:tcPr>
          <w:p w14:paraId="6B868FC1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445DC2C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71C3D9B" w14:textId="7A725279" w:rsidR="007C75A0" w:rsidRPr="003D1EDE" w:rsidRDefault="007C75A0" w:rsidP="007C75A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چسب زخم                  </w:t>
            </w:r>
          </w:p>
        </w:tc>
      </w:tr>
      <w:tr w:rsidR="007C75A0" w:rsidRPr="003D1EDE" w14:paraId="25E32FF1" w14:textId="77777777" w:rsidTr="00770165">
        <w:trPr>
          <w:cantSplit/>
        </w:trPr>
        <w:tc>
          <w:tcPr>
            <w:tcW w:w="794" w:type="dxa"/>
          </w:tcPr>
          <w:p w14:paraId="6186218E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1C23188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1F317C1" w14:textId="0ED2DEC0" w:rsidR="007C75A0" w:rsidRPr="003D1EDE" w:rsidRDefault="007C75A0" w:rsidP="007C75A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قیچی                 </w:t>
            </w:r>
          </w:p>
        </w:tc>
      </w:tr>
      <w:tr w:rsidR="007C75A0" w:rsidRPr="003D1EDE" w14:paraId="172CA3B4" w14:textId="77777777" w:rsidTr="00770165">
        <w:trPr>
          <w:cantSplit/>
        </w:trPr>
        <w:tc>
          <w:tcPr>
            <w:tcW w:w="794" w:type="dxa"/>
          </w:tcPr>
          <w:p w14:paraId="17B2E873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58C4A96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21628EC" w14:textId="4AB829B7" w:rsidR="007C75A0" w:rsidRPr="003D1EDE" w:rsidRDefault="007C75A0" w:rsidP="007C75A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سرنگ                  </w:t>
            </w:r>
          </w:p>
        </w:tc>
      </w:tr>
      <w:tr w:rsidR="007C75A0" w:rsidRPr="003D1EDE" w14:paraId="6F17E571" w14:textId="77777777" w:rsidTr="00770165">
        <w:trPr>
          <w:cantSplit/>
        </w:trPr>
        <w:tc>
          <w:tcPr>
            <w:tcW w:w="794" w:type="dxa"/>
          </w:tcPr>
          <w:p w14:paraId="2690EC2F" w14:textId="77777777" w:rsidR="007C75A0" w:rsidRPr="003D1EDE" w:rsidRDefault="007C75A0" w:rsidP="007C75A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0C19EF8" w14:textId="77777777" w:rsidR="007C75A0" w:rsidRPr="00A11441" w:rsidRDefault="007C75A0" w:rsidP="007C75A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EFC460B" w14:textId="162533A4" w:rsidR="007C75A0" w:rsidRPr="003D1EDE" w:rsidRDefault="007C75A0" w:rsidP="007C75A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دستکش </w:t>
            </w:r>
          </w:p>
        </w:tc>
      </w:tr>
      <w:tr w:rsidR="007E042C" w:rsidRPr="003D1EDE" w14:paraId="5178B9D0" w14:textId="77777777" w:rsidTr="00770165">
        <w:trPr>
          <w:cantSplit/>
        </w:trPr>
        <w:tc>
          <w:tcPr>
            <w:tcW w:w="794" w:type="dxa"/>
          </w:tcPr>
          <w:p w14:paraId="02CA0AE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10F44C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76C8E40E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691253E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133BC05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C0C6A3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3403AD72" w14:textId="77777777" w:rsidTr="00770165">
        <w:trPr>
          <w:cantSplit/>
        </w:trPr>
        <w:tc>
          <w:tcPr>
            <w:tcW w:w="794" w:type="dxa"/>
          </w:tcPr>
          <w:p w14:paraId="194EB283" w14:textId="11CD9731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0B2F635D" w14:textId="6043AA9E" w:rsidR="007E042C" w:rsidRPr="0026493A" w:rsidRDefault="00A979B9" w:rsidP="0026493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حد اقل فاصله کف پالت ، کابینت و آبچکان و محل نگهداری ظروف از کف زمین بایستی ............ سانتی متر باشد</w:t>
            </w: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 .</w:t>
            </w:r>
          </w:p>
        </w:tc>
      </w:tr>
      <w:tr w:rsidR="00A979B9" w:rsidRPr="003D1EDE" w14:paraId="5D0D92DC" w14:textId="77777777" w:rsidTr="00770165">
        <w:trPr>
          <w:cantSplit/>
        </w:trPr>
        <w:tc>
          <w:tcPr>
            <w:tcW w:w="794" w:type="dxa"/>
          </w:tcPr>
          <w:p w14:paraId="0C21ACE8" w14:textId="77777777" w:rsidR="00A979B9" w:rsidRPr="003D1EDE" w:rsidRDefault="00A979B9" w:rsidP="00A979B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2F3067E" w14:textId="77777777" w:rsidR="00A979B9" w:rsidRPr="00A11441" w:rsidRDefault="00A979B9" w:rsidP="00A979B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04CCAD1" w14:textId="41E5D444" w:rsidR="00A979B9" w:rsidRPr="003D1EDE" w:rsidRDefault="00A979B9" w:rsidP="00A979B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</w:tr>
      <w:tr w:rsidR="00A979B9" w:rsidRPr="003D1EDE" w14:paraId="3E2C4B0E" w14:textId="77777777" w:rsidTr="00770165">
        <w:trPr>
          <w:cantSplit/>
        </w:trPr>
        <w:tc>
          <w:tcPr>
            <w:tcW w:w="794" w:type="dxa"/>
          </w:tcPr>
          <w:p w14:paraId="6CC7F815" w14:textId="77777777" w:rsidR="00A979B9" w:rsidRPr="003D1EDE" w:rsidRDefault="00A979B9" w:rsidP="00A979B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E8528A0" w14:textId="77777777" w:rsidR="00A979B9" w:rsidRPr="00A11441" w:rsidRDefault="00A979B9" w:rsidP="00A979B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5746AA6" w14:textId="290D0687" w:rsidR="00A979B9" w:rsidRPr="003D1EDE" w:rsidRDefault="00A979B9" w:rsidP="00A979B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</w:tr>
      <w:tr w:rsidR="00A979B9" w:rsidRPr="003D1EDE" w14:paraId="64CBB655" w14:textId="77777777" w:rsidTr="00770165">
        <w:trPr>
          <w:cantSplit/>
        </w:trPr>
        <w:tc>
          <w:tcPr>
            <w:tcW w:w="794" w:type="dxa"/>
          </w:tcPr>
          <w:p w14:paraId="44482F61" w14:textId="77777777" w:rsidR="00A979B9" w:rsidRPr="003D1EDE" w:rsidRDefault="00A979B9" w:rsidP="00A979B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04E672B" w14:textId="77777777" w:rsidR="00A979B9" w:rsidRPr="00A11441" w:rsidRDefault="00A979B9" w:rsidP="00A979B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AD8A8AC" w14:textId="73C02A01" w:rsidR="00A979B9" w:rsidRPr="003D1EDE" w:rsidRDefault="00A979B9" w:rsidP="00A979B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</w:tr>
      <w:tr w:rsidR="00A979B9" w:rsidRPr="003D1EDE" w14:paraId="354DD19C" w14:textId="77777777" w:rsidTr="00770165">
        <w:trPr>
          <w:cantSplit/>
        </w:trPr>
        <w:tc>
          <w:tcPr>
            <w:tcW w:w="794" w:type="dxa"/>
          </w:tcPr>
          <w:p w14:paraId="761ED1CA" w14:textId="77777777" w:rsidR="00A979B9" w:rsidRPr="003D1EDE" w:rsidRDefault="00A979B9" w:rsidP="00A979B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7631657" w14:textId="77777777" w:rsidR="00A979B9" w:rsidRPr="00A11441" w:rsidRDefault="00A979B9" w:rsidP="00A979B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F5CC712" w14:textId="2E1854B6" w:rsidR="00A979B9" w:rsidRPr="003D1EDE" w:rsidRDefault="00A979B9" w:rsidP="00A979B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</w:tr>
      <w:tr w:rsidR="007E042C" w:rsidRPr="003D1EDE" w14:paraId="43F518E2" w14:textId="77777777" w:rsidTr="00770165">
        <w:trPr>
          <w:cantSplit/>
        </w:trPr>
        <w:tc>
          <w:tcPr>
            <w:tcW w:w="794" w:type="dxa"/>
          </w:tcPr>
          <w:p w14:paraId="056F1FD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266B7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23EE1F4E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D80F1FE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B9314D3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92C448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9067AA" w:rsidRPr="003D1EDE" w14:paraId="2F1695D1" w14:textId="77777777" w:rsidTr="00770165">
        <w:trPr>
          <w:cantSplit/>
        </w:trPr>
        <w:tc>
          <w:tcPr>
            <w:tcW w:w="794" w:type="dxa"/>
          </w:tcPr>
          <w:p w14:paraId="06D09670" w14:textId="56F382F2" w:rsidR="009067AA" w:rsidRPr="003D1EDE" w:rsidRDefault="00A34ABE" w:rsidP="009067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161141D0" w14:textId="38BC2931" w:rsidR="009067AA" w:rsidRPr="003D1EDE" w:rsidRDefault="009067AA" w:rsidP="003D1EDE">
            <w:pPr>
              <w:pStyle w:val="a0"/>
              <w:keepNext/>
              <w:keepLines/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 xml:space="preserve">کدام یک از ظروف زیر را میتوان  برای طبخ یا نگهداری غذاهای با اسیدیته بالا استفاده نمود ؟ </w:t>
            </w:r>
          </w:p>
        </w:tc>
      </w:tr>
      <w:tr w:rsidR="009067AA" w:rsidRPr="003D1EDE" w14:paraId="7BF8FFCB" w14:textId="77777777" w:rsidTr="00770165">
        <w:trPr>
          <w:cantSplit/>
        </w:trPr>
        <w:tc>
          <w:tcPr>
            <w:tcW w:w="794" w:type="dxa"/>
          </w:tcPr>
          <w:p w14:paraId="107E30D2" w14:textId="77777777" w:rsidR="009067AA" w:rsidRPr="003D1EDE" w:rsidRDefault="009067AA" w:rsidP="009067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4239D1D" w14:textId="77777777" w:rsidR="009067AA" w:rsidRPr="00A11441" w:rsidRDefault="009067AA" w:rsidP="009067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54F3D8B" w14:textId="48AEF381" w:rsidR="009067AA" w:rsidRPr="003D1EDE" w:rsidRDefault="009067AA" w:rsidP="009067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ظروف سرامیک و لعابدار </w:t>
            </w:r>
          </w:p>
        </w:tc>
      </w:tr>
      <w:tr w:rsidR="009067AA" w:rsidRPr="003D1EDE" w14:paraId="07B8BB43" w14:textId="77777777" w:rsidTr="00770165">
        <w:trPr>
          <w:cantSplit/>
        </w:trPr>
        <w:tc>
          <w:tcPr>
            <w:tcW w:w="794" w:type="dxa"/>
          </w:tcPr>
          <w:p w14:paraId="1A7A0A28" w14:textId="77777777" w:rsidR="009067AA" w:rsidRPr="003D1EDE" w:rsidRDefault="009067AA" w:rsidP="009067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6E45A4D" w14:textId="77777777" w:rsidR="009067AA" w:rsidRPr="00A11441" w:rsidRDefault="009067AA" w:rsidP="009067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169178A" w14:textId="7AC07ADE" w:rsidR="009067AA" w:rsidRPr="003D1EDE" w:rsidRDefault="009067AA" w:rsidP="009067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ظروف از جنس مس و آلیاژهای مسی نظیر برنج </w:t>
            </w:r>
          </w:p>
        </w:tc>
      </w:tr>
      <w:tr w:rsidR="009067AA" w:rsidRPr="003D1EDE" w14:paraId="4C39E96A" w14:textId="77777777" w:rsidTr="00770165">
        <w:trPr>
          <w:cantSplit/>
        </w:trPr>
        <w:tc>
          <w:tcPr>
            <w:tcW w:w="794" w:type="dxa"/>
          </w:tcPr>
          <w:p w14:paraId="54F4C0AC" w14:textId="77777777" w:rsidR="009067AA" w:rsidRPr="003D1EDE" w:rsidRDefault="009067AA" w:rsidP="009067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C905D53" w14:textId="77777777" w:rsidR="009067AA" w:rsidRPr="00A11441" w:rsidRDefault="009067AA" w:rsidP="009067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95926FF" w14:textId="4536A324" w:rsidR="009067AA" w:rsidRPr="003D1EDE" w:rsidRDefault="009067AA" w:rsidP="009067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ظروف از جنس چدنی  </w:t>
            </w:r>
          </w:p>
        </w:tc>
      </w:tr>
      <w:tr w:rsidR="009067AA" w:rsidRPr="003D1EDE" w14:paraId="6810DA2C" w14:textId="77777777" w:rsidTr="00770165">
        <w:trPr>
          <w:cantSplit/>
        </w:trPr>
        <w:tc>
          <w:tcPr>
            <w:tcW w:w="794" w:type="dxa"/>
          </w:tcPr>
          <w:p w14:paraId="64BC6D1C" w14:textId="77777777" w:rsidR="009067AA" w:rsidRPr="003D1EDE" w:rsidRDefault="009067AA" w:rsidP="009067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BB2B0B4" w14:textId="77777777" w:rsidR="009067AA" w:rsidRPr="00A11441" w:rsidRDefault="009067AA" w:rsidP="009067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131A197" w14:textId="4D1060EC" w:rsidR="009067AA" w:rsidRPr="003D1EDE" w:rsidRDefault="009067AA" w:rsidP="009067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ظروف آلومینیومی  </w:t>
            </w:r>
          </w:p>
        </w:tc>
      </w:tr>
      <w:tr w:rsidR="009067AA" w:rsidRPr="003D1EDE" w14:paraId="0DFF7E67" w14:textId="77777777" w:rsidTr="00770165">
        <w:trPr>
          <w:cantSplit/>
        </w:trPr>
        <w:tc>
          <w:tcPr>
            <w:tcW w:w="794" w:type="dxa"/>
          </w:tcPr>
          <w:p w14:paraId="698EAC4A" w14:textId="77777777" w:rsidR="009067AA" w:rsidRPr="003D1EDE" w:rsidRDefault="009067AA" w:rsidP="009067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74842D" w14:textId="77777777" w:rsidR="009067AA" w:rsidRPr="003D1EDE" w:rsidRDefault="009067AA" w:rsidP="009067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1EC37603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D03E6A8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E66D33B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C245FE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417DBA87" w14:textId="77777777" w:rsidTr="00770165">
        <w:trPr>
          <w:cantSplit/>
        </w:trPr>
        <w:tc>
          <w:tcPr>
            <w:tcW w:w="794" w:type="dxa"/>
          </w:tcPr>
          <w:p w14:paraId="49B49C83" w14:textId="53B073CC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63F823AE" w14:textId="1EF55CF2" w:rsidR="007E042C" w:rsidRPr="0026493A" w:rsidRDefault="009A3F2C" w:rsidP="0026493A">
            <w:pPr>
              <w:pStyle w:val="a0"/>
              <w:keepNext/>
              <w:keepLines/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کدام گزینه مراحل سالم سازی سبزیجات و صیفی جات را صحیح بیان نموده است ؟</w:t>
            </w:r>
          </w:p>
        </w:tc>
      </w:tr>
      <w:tr w:rsidR="009A3F2C" w:rsidRPr="003D1EDE" w14:paraId="2984DB03" w14:textId="77777777" w:rsidTr="00770165">
        <w:trPr>
          <w:cantSplit/>
        </w:trPr>
        <w:tc>
          <w:tcPr>
            <w:tcW w:w="794" w:type="dxa"/>
          </w:tcPr>
          <w:p w14:paraId="0F69B19A" w14:textId="77777777" w:rsidR="009A3F2C" w:rsidRPr="003D1EDE" w:rsidRDefault="009A3F2C" w:rsidP="009A3F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CF0B47" w14:textId="77777777" w:rsidR="009A3F2C" w:rsidRPr="00A11441" w:rsidRDefault="009A3F2C" w:rsidP="009A3F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5F094AE" w14:textId="79254CDF" w:rsidR="009A3F2C" w:rsidRPr="003D1EDE" w:rsidRDefault="009A3F2C" w:rsidP="009A3F2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شستشو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انگل 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گند 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شستشو با آب </w:t>
            </w:r>
          </w:p>
        </w:tc>
      </w:tr>
      <w:tr w:rsidR="009A3F2C" w:rsidRPr="003D1EDE" w14:paraId="4C28843A" w14:textId="77777777" w:rsidTr="00770165">
        <w:trPr>
          <w:cantSplit/>
        </w:trPr>
        <w:tc>
          <w:tcPr>
            <w:tcW w:w="794" w:type="dxa"/>
          </w:tcPr>
          <w:p w14:paraId="68D2C90B" w14:textId="77777777" w:rsidR="009A3F2C" w:rsidRPr="003D1EDE" w:rsidRDefault="009A3F2C" w:rsidP="009A3F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977ABB8" w14:textId="77777777" w:rsidR="009A3F2C" w:rsidRPr="00A11441" w:rsidRDefault="009A3F2C" w:rsidP="009A3F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F03B44A" w14:textId="2703039F" w:rsidR="009A3F2C" w:rsidRPr="003D1EDE" w:rsidRDefault="009A3F2C" w:rsidP="009A3F2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انگل 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شستشو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گندزدایی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شستشو با آب </w:t>
            </w:r>
          </w:p>
        </w:tc>
      </w:tr>
      <w:tr w:rsidR="009A3F2C" w:rsidRPr="003D1EDE" w14:paraId="409998E1" w14:textId="77777777" w:rsidTr="00770165">
        <w:trPr>
          <w:cantSplit/>
        </w:trPr>
        <w:tc>
          <w:tcPr>
            <w:tcW w:w="794" w:type="dxa"/>
          </w:tcPr>
          <w:p w14:paraId="49657CF6" w14:textId="77777777" w:rsidR="009A3F2C" w:rsidRPr="003D1EDE" w:rsidRDefault="009A3F2C" w:rsidP="009A3F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577C5AE" w14:textId="77777777" w:rsidR="009A3F2C" w:rsidRPr="00A11441" w:rsidRDefault="009A3F2C" w:rsidP="009A3F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EE775A8" w14:textId="39AEA0F0" w:rsidR="009A3F2C" w:rsidRPr="003D1EDE" w:rsidRDefault="009A3F2C" w:rsidP="009A3F2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شستشو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گندزدایی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انگل 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شستشو با آب </w:t>
            </w:r>
          </w:p>
        </w:tc>
      </w:tr>
      <w:tr w:rsidR="009A3F2C" w:rsidRPr="003D1EDE" w14:paraId="5DEE8DEC" w14:textId="77777777" w:rsidTr="00770165">
        <w:trPr>
          <w:cantSplit/>
        </w:trPr>
        <w:tc>
          <w:tcPr>
            <w:tcW w:w="794" w:type="dxa"/>
          </w:tcPr>
          <w:p w14:paraId="5F8ACA7A" w14:textId="77777777" w:rsidR="009A3F2C" w:rsidRPr="003D1EDE" w:rsidRDefault="009A3F2C" w:rsidP="009A3F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A8682E2" w14:textId="77777777" w:rsidR="009A3F2C" w:rsidRPr="00A11441" w:rsidRDefault="009A3F2C" w:rsidP="009A3F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5580CC4" w14:textId="7B60D72C" w:rsidR="009A3F2C" w:rsidRPr="003D1EDE" w:rsidRDefault="009A3F2C" w:rsidP="009A3F2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گندزدایی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شستشو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انگل زدایی </w:t>
            </w:r>
            <w:r w:rsidRPr="003D1EDE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شستشو با آب </w:t>
            </w:r>
          </w:p>
        </w:tc>
      </w:tr>
      <w:tr w:rsidR="007E042C" w:rsidRPr="003D1EDE" w14:paraId="3305F98E" w14:textId="77777777" w:rsidTr="00770165">
        <w:trPr>
          <w:cantSplit/>
        </w:trPr>
        <w:tc>
          <w:tcPr>
            <w:tcW w:w="794" w:type="dxa"/>
          </w:tcPr>
          <w:p w14:paraId="23C784F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4465E6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32CF2AE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A31818C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373C37A6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2FA09E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054037E6" w14:textId="77777777" w:rsidTr="00770165">
        <w:trPr>
          <w:cantSplit/>
        </w:trPr>
        <w:tc>
          <w:tcPr>
            <w:tcW w:w="794" w:type="dxa"/>
          </w:tcPr>
          <w:p w14:paraId="0843C1E3" w14:textId="34D1545D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6C2291CC" w14:textId="45FB78D2" w:rsidR="007E042C" w:rsidRPr="0026493A" w:rsidRDefault="00F723E4" w:rsidP="0026493A">
            <w:pPr>
              <w:pStyle w:val="a0"/>
              <w:keepNext/>
              <w:keepLines/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درجه حرارت سالن پذیرایی سرپوشیده چقدر توصیه شده است؟</w:t>
            </w:r>
          </w:p>
        </w:tc>
      </w:tr>
      <w:tr w:rsidR="00F723E4" w:rsidRPr="003D1EDE" w14:paraId="450DE57B" w14:textId="77777777" w:rsidTr="00770165">
        <w:trPr>
          <w:cantSplit/>
        </w:trPr>
        <w:tc>
          <w:tcPr>
            <w:tcW w:w="794" w:type="dxa"/>
          </w:tcPr>
          <w:p w14:paraId="0BAD1E8B" w14:textId="77777777" w:rsidR="00F723E4" w:rsidRPr="003D1EDE" w:rsidRDefault="00F723E4" w:rsidP="00F7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B795F84" w14:textId="083B07B5" w:rsidR="00F723E4" w:rsidRPr="00A11441" w:rsidRDefault="00F723E4" w:rsidP="00F7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A51F417" w14:textId="5BA35217" w:rsidR="00F723E4" w:rsidRPr="003D1EDE" w:rsidRDefault="00F723E4" w:rsidP="00F7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 الی 30 درجه سلسیوس</w:t>
            </w:r>
          </w:p>
        </w:tc>
      </w:tr>
      <w:tr w:rsidR="00F723E4" w:rsidRPr="003D1EDE" w14:paraId="37C137D4" w14:textId="77777777" w:rsidTr="00770165">
        <w:trPr>
          <w:cantSplit/>
        </w:trPr>
        <w:tc>
          <w:tcPr>
            <w:tcW w:w="794" w:type="dxa"/>
          </w:tcPr>
          <w:p w14:paraId="41297254" w14:textId="77777777" w:rsidR="00F723E4" w:rsidRPr="003D1EDE" w:rsidRDefault="00F723E4" w:rsidP="00F7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E13E7C4" w14:textId="122115EA" w:rsidR="00F723E4" w:rsidRPr="00A11441" w:rsidRDefault="00F723E4" w:rsidP="00F7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CAF2F96" w14:textId="1A5269E8" w:rsidR="00F723E4" w:rsidRPr="003D1EDE" w:rsidRDefault="00F723E4" w:rsidP="00F7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 الی 35 درجه سلسیوس</w:t>
            </w:r>
          </w:p>
        </w:tc>
      </w:tr>
      <w:tr w:rsidR="00F723E4" w:rsidRPr="003D1EDE" w14:paraId="18977E27" w14:textId="77777777" w:rsidTr="00770165">
        <w:trPr>
          <w:cantSplit/>
        </w:trPr>
        <w:tc>
          <w:tcPr>
            <w:tcW w:w="794" w:type="dxa"/>
          </w:tcPr>
          <w:p w14:paraId="0A878B8C" w14:textId="77777777" w:rsidR="00F723E4" w:rsidRPr="003D1EDE" w:rsidRDefault="00F723E4" w:rsidP="00F7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D0130EF" w14:textId="63312EC8" w:rsidR="00F723E4" w:rsidRPr="00A11441" w:rsidRDefault="00F723E4" w:rsidP="00F7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1BF07B6" w14:textId="70DC92FC" w:rsidR="00F723E4" w:rsidRPr="003D1EDE" w:rsidRDefault="00F723E4" w:rsidP="00F7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 الی 25 درجه سلسیوس</w:t>
            </w:r>
          </w:p>
        </w:tc>
      </w:tr>
      <w:tr w:rsidR="00F723E4" w:rsidRPr="003D1EDE" w14:paraId="4DC9597E" w14:textId="77777777" w:rsidTr="00770165">
        <w:trPr>
          <w:cantSplit/>
        </w:trPr>
        <w:tc>
          <w:tcPr>
            <w:tcW w:w="794" w:type="dxa"/>
          </w:tcPr>
          <w:p w14:paraId="06CF5805" w14:textId="77777777" w:rsidR="00F723E4" w:rsidRPr="003D1EDE" w:rsidRDefault="00F723E4" w:rsidP="00F7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B70649F" w14:textId="6404646E" w:rsidR="00F723E4" w:rsidRPr="00A11441" w:rsidRDefault="00F723E4" w:rsidP="00F7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1D1196F" w14:textId="178DBA36" w:rsidR="00F723E4" w:rsidRPr="003D1EDE" w:rsidRDefault="00F723E4" w:rsidP="00F7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 درجه سلسیوس</w:t>
            </w:r>
          </w:p>
        </w:tc>
      </w:tr>
      <w:tr w:rsidR="007E042C" w:rsidRPr="003D1EDE" w14:paraId="6319930F" w14:textId="77777777" w:rsidTr="00770165">
        <w:trPr>
          <w:cantSplit/>
        </w:trPr>
        <w:tc>
          <w:tcPr>
            <w:tcW w:w="794" w:type="dxa"/>
          </w:tcPr>
          <w:p w14:paraId="407B0A0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3C4B17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3373014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E27FB78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6EEE8DE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686643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7409DA01" w14:textId="77777777" w:rsidTr="00770165">
        <w:trPr>
          <w:cantSplit/>
        </w:trPr>
        <w:tc>
          <w:tcPr>
            <w:tcW w:w="794" w:type="dxa"/>
          </w:tcPr>
          <w:p w14:paraId="3EE71059" w14:textId="1982ADED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3F09BFA4" w14:textId="6D313624" w:rsidR="007E042C" w:rsidRPr="003D1EDE" w:rsidRDefault="00C05E7F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درصورت فک پلمپ غیر قانونی واحد/ مکان / قسمت  .....</w:t>
            </w:r>
          </w:p>
        </w:tc>
      </w:tr>
      <w:tr w:rsidR="007E042C" w:rsidRPr="003D1EDE" w14:paraId="470B0611" w14:textId="77777777" w:rsidTr="00770165">
        <w:trPr>
          <w:cantSplit/>
        </w:trPr>
        <w:tc>
          <w:tcPr>
            <w:tcW w:w="794" w:type="dxa"/>
          </w:tcPr>
          <w:p w14:paraId="38FD59F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A72220A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790BF63" w14:textId="3E74607C" w:rsidR="007E042C" w:rsidRPr="003D1EDE" w:rsidRDefault="00C05E7F" w:rsidP="00C05E7F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پرونده به  دلیل فک پلمپ غیر قانونی به داد گاه ارجاع و امکنه به مدت یکماه تعطیل و بعد از تعهد محضری مجاز به بازگشایی خواهد بود </w:t>
            </w:r>
          </w:p>
        </w:tc>
      </w:tr>
      <w:tr w:rsidR="007E042C" w:rsidRPr="003D1EDE" w14:paraId="3EE08626" w14:textId="77777777" w:rsidTr="00770165">
        <w:trPr>
          <w:cantSplit/>
        </w:trPr>
        <w:tc>
          <w:tcPr>
            <w:tcW w:w="794" w:type="dxa"/>
          </w:tcPr>
          <w:p w14:paraId="0CF4907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D581535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7324727" w14:textId="325B8117" w:rsidR="007E042C" w:rsidRPr="003D1EDE" w:rsidRDefault="00C05E7F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امکنه مجددا پلمپ می گردد تا در خواست کتبی مبنی بر باز گشایی برای رفع نقص توسط متصدی ارائه گردد .</w:t>
            </w:r>
          </w:p>
        </w:tc>
      </w:tr>
      <w:tr w:rsidR="007E042C" w:rsidRPr="003D1EDE" w14:paraId="41CCCE59" w14:textId="77777777" w:rsidTr="00770165">
        <w:trPr>
          <w:cantSplit/>
        </w:trPr>
        <w:tc>
          <w:tcPr>
            <w:tcW w:w="794" w:type="dxa"/>
          </w:tcPr>
          <w:p w14:paraId="4687379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C6DA41B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53D7561" w14:textId="4CBE2B3E" w:rsidR="007E042C" w:rsidRPr="003D1EDE" w:rsidRDefault="00C05E7F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پرونده به  دل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فک پلمپ غ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قانون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به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داد گاه ارجاع و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نحوه تعطیل مجدد و بازگشایی طبق نظر داد گاه خواهد بود</w:t>
            </w:r>
          </w:p>
        </w:tc>
      </w:tr>
      <w:tr w:rsidR="007E042C" w:rsidRPr="003D1EDE" w14:paraId="32AA9605" w14:textId="77777777" w:rsidTr="00770165">
        <w:trPr>
          <w:cantSplit/>
        </w:trPr>
        <w:tc>
          <w:tcPr>
            <w:tcW w:w="794" w:type="dxa"/>
          </w:tcPr>
          <w:p w14:paraId="69150A7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73E7048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1667530" w14:textId="048A7A93" w:rsidR="007E042C" w:rsidRPr="003D1EDE" w:rsidRDefault="00C05E7F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امکنه به مدت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دو 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ماه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تعط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بعد از تعهد محضر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مجاز به بازگشا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خواهد بود</w:t>
            </w:r>
          </w:p>
        </w:tc>
      </w:tr>
      <w:tr w:rsidR="007E042C" w:rsidRPr="003D1EDE" w14:paraId="305F2B59" w14:textId="77777777" w:rsidTr="00770165">
        <w:trPr>
          <w:cantSplit/>
        </w:trPr>
        <w:tc>
          <w:tcPr>
            <w:tcW w:w="794" w:type="dxa"/>
          </w:tcPr>
          <w:p w14:paraId="554A00A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07E169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0FD62FA8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E8496CB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5E0FF43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AD683C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3694D22D" w14:textId="77777777" w:rsidTr="00770165">
        <w:trPr>
          <w:cantSplit/>
        </w:trPr>
        <w:tc>
          <w:tcPr>
            <w:tcW w:w="794" w:type="dxa"/>
          </w:tcPr>
          <w:p w14:paraId="6F99D125" w14:textId="38FE1F3F" w:rsidR="007E042C" w:rsidRPr="003D1EDE" w:rsidRDefault="00A34AB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4DA7B9EF" w14:textId="4DBE4ADF" w:rsidR="007E042C" w:rsidRPr="0026493A" w:rsidRDefault="007F56E1" w:rsidP="0026493A">
            <w:pPr>
              <w:pStyle w:val="a0"/>
              <w:keepNext/>
              <w:keepLines/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>در صورت عدم رضا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ت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صاحب كالا و 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ا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ارزش ب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ش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از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پنج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م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ل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ون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ر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inorBidi" w:hAnsiTheme="minorBidi" w:cs="B Nazanin" w:hint="eastAsia"/>
                <w:b/>
                <w:rtl/>
                <w:lang w:bidi="fa-IR"/>
              </w:rPr>
              <w:t>ال،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inorBidi" w:hAnsiTheme="minorBidi" w:cs="B Nazanin" w:hint="cs"/>
                <w:b/>
                <w:rtl/>
                <w:lang w:bidi="fa-IR"/>
              </w:rPr>
              <w:t>...............</w:t>
            </w:r>
          </w:p>
        </w:tc>
      </w:tr>
      <w:tr w:rsidR="007F56E1" w:rsidRPr="003D1EDE" w14:paraId="2704E012" w14:textId="77777777" w:rsidTr="00770165">
        <w:trPr>
          <w:cantSplit/>
        </w:trPr>
        <w:tc>
          <w:tcPr>
            <w:tcW w:w="794" w:type="dxa"/>
          </w:tcPr>
          <w:p w14:paraId="064FE5B6" w14:textId="77777777" w:rsidR="007F56E1" w:rsidRPr="003D1EDE" w:rsidRDefault="007F56E1" w:rsidP="007F56E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22C3708" w14:textId="77777777" w:rsidR="007F56E1" w:rsidRPr="00A11441" w:rsidRDefault="007F56E1" w:rsidP="007F56E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548056C" w14:textId="74B9DFDA" w:rsidR="007F56E1" w:rsidRPr="003D1EDE" w:rsidRDefault="007F56E1" w:rsidP="007F56E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بازرس با همکاری نیروی انتظامی نسبت به معدوم مواد غذایی اقدام خواهد نمود.</w:t>
            </w:r>
          </w:p>
        </w:tc>
      </w:tr>
      <w:tr w:rsidR="007F56E1" w:rsidRPr="003D1EDE" w14:paraId="152B563C" w14:textId="77777777" w:rsidTr="00770165">
        <w:trPr>
          <w:cantSplit/>
        </w:trPr>
        <w:tc>
          <w:tcPr>
            <w:tcW w:w="794" w:type="dxa"/>
          </w:tcPr>
          <w:p w14:paraId="0114D23B" w14:textId="77777777" w:rsidR="007F56E1" w:rsidRPr="003D1EDE" w:rsidRDefault="007F56E1" w:rsidP="007F56E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6D1E40C" w14:textId="77777777" w:rsidR="007F56E1" w:rsidRPr="00A11441" w:rsidRDefault="007F56E1" w:rsidP="007F56E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D266632" w14:textId="19CD96A6" w:rsidR="007F56E1" w:rsidRPr="003D1EDE" w:rsidRDefault="007F56E1" w:rsidP="007F56E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جهت مصارف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دامي با مجوز سازمان دامپزشكي كشور و موارد مصارف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رمستق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انساني با مجوز ارگان ها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ذ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صلاح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ارجاع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خواهد شد.</w:t>
            </w:r>
          </w:p>
        </w:tc>
      </w:tr>
      <w:tr w:rsidR="007F56E1" w:rsidRPr="003D1EDE" w14:paraId="442D5547" w14:textId="77777777" w:rsidTr="00770165">
        <w:trPr>
          <w:cantSplit/>
        </w:trPr>
        <w:tc>
          <w:tcPr>
            <w:tcW w:w="794" w:type="dxa"/>
          </w:tcPr>
          <w:p w14:paraId="3A97F142" w14:textId="77777777" w:rsidR="007F56E1" w:rsidRPr="003D1EDE" w:rsidRDefault="007F56E1" w:rsidP="007F56E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20F4EAC" w14:textId="77777777" w:rsidR="007F56E1" w:rsidRPr="00A11441" w:rsidRDefault="007F56E1" w:rsidP="007F56E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04A0EF9" w14:textId="7F1919DF" w:rsidR="007F56E1" w:rsidRPr="003D1EDE" w:rsidRDefault="007F56E1" w:rsidP="007F56E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محل مورد نظر به طور موقت پلمپ خواهد شد.</w:t>
            </w:r>
          </w:p>
        </w:tc>
      </w:tr>
      <w:tr w:rsidR="007F56E1" w:rsidRPr="003D1EDE" w14:paraId="0D8FF011" w14:textId="77777777" w:rsidTr="00770165">
        <w:trPr>
          <w:cantSplit/>
        </w:trPr>
        <w:tc>
          <w:tcPr>
            <w:tcW w:w="794" w:type="dxa"/>
          </w:tcPr>
          <w:p w14:paraId="1A2D5113" w14:textId="77777777" w:rsidR="007F56E1" w:rsidRPr="003D1EDE" w:rsidRDefault="007F56E1" w:rsidP="007F56E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78BF5EE" w14:textId="77777777" w:rsidR="007F56E1" w:rsidRPr="00A11441" w:rsidRDefault="007F56E1" w:rsidP="007F56E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F6695DC" w14:textId="0102695D" w:rsidR="007F56E1" w:rsidRPr="003D1EDE" w:rsidRDefault="007F56E1" w:rsidP="007F56E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پرونده متخلف منضم به كل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مستندات توسط مسئول بهداشت محل به مراجع قضا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ي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جهت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بررسي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اقدام مقتضي ارسال خواهد شد.</w:t>
            </w:r>
          </w:p>
        </w:tc>
      </w:tr>
      <w:tr w:rsidR="007E042C" w:rsidRPr="003D1EDE" w14:paraId="53A30A1C" w14:textId="77777777" w:rsidTr="00770165">
        <w:trPr>
          <w:cantSplit/>
        </w:trPr>
        <w:tc>
          <w:tcPr>
            <w:tcW w:w="794" w:type="dxa"/>
          </w:tcPr>
          <w:p w14:paraId="65F9792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EAA3AEB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2773F093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0248837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88427BB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F4F33E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316D74E4" w14:textId="77777777" w:rsidTr="00770165">
        <w:trPr>
          <w:cantSplit/>
        </w:trPr>
        <w:tc>
          <w:tcPr>
            <w:tcW w:w="794" w:type="dxa"/>
          </w:tcPr>
          <w:p w14:paraId="148A4EAB" w14:textId="078D1132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1A2FA8DA" w14:textId="1810A42E" w:rsidR="007E042C" w:rsidRPr="003D1EDE" w:rsidRDefault="00330F1F" w:rsidP="00770165">
            <w:pPr>
              <w:pStyle w:val="a2"/>
              <w:keepNext/>
              <w:keepLines/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  <w:t>کارکنان دست اندر کار مواد غذایی چنانچه مبتلا به یک بیماري مسري باشند</w:t>
            </w:r>
            <w:r w:rsidR="00D44B86" w:rsidRPr="003D1EDE">
              <w:rPr>
                <w:rStyle w:val="StyleComplexNazanin"/>
                <w:rFonts w:asciiTheme="minorBidi" w:hAnsiTheme="minorBidi" w:cs="B Nazanin" w:hint="cs"/>
                <w:b/>
                <w:bCs/>
                <w:rtl/>
                <w:lang w:bidi="fa-IR"/>
              </w:rPr>
              <w:t>....</w:t>
            </w:r>
          </w:p>
        </w:tc>
      </w:tr>
      <w:tr w:rsidR="007E042C" w:rsidRPr="003D1EDE" w14:paraId="0FBD91DD" w14:textId="77777777" w:rsidTr="00770165">
        <w:trPr>
          <w:cantSplit/>
        </w:trPr>
        <w:tc>
          <w:tcPr>
            <w:tcW w:w="794" w:type="dxa"/>
          </w:tcPr>
          <w:p w14:paraId="4F2A159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C8C22B2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71BC767" w14:textId="0085FD36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اجازه فعالیت در صنف مربوطه را ندارند </w:t>
            </w:r>
          </w:p>
        </w:tc>
      </w:tr>
      <w:tr w:rsidR="007E042C" w:rsidRPr="003D1EDE" w14:paraId="45E8DAA5" w14:textId="77777777" w:rsidTr="00770165">
        <w:trPr>
          <w:cantSplit/>
        </w:trPr>
        <w:tc>
          <w:tcPr>
            <w:tcW w:w="794" w:type="dxa"/>
          </w:tcPr>
          <w:p w14:paraId="76917DC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6937231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190AA7A" w14:textId="078D6314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فقط پس از درمان و رفع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علائم و با گواهی سلامت از پزشک می توانند مشغول به کار شوند</w:t>
            </w:r>
          </w:p>
        </w:tc>
      </w:tr>
      <w:tr w:rsidR="007E042C" w:rsidRPr="003D1EDE" w14:paraId="0F183B63" w14:textId="77777777" w:rsidTr="00770165">
        <w:trPr>
          <w:cantSplit/>
        </w:trPr>
        <w:tc>
          <w:tcPr>
            <w:tcW w:w="794" w:type="dxa"/>
          </w:tcPr>
          <w:p w14:paraId="1118BAF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CCA6DF3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CE8EEA5" w14:textId="7B031B45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مشکلی برای فعالیت ندارند </w:t>
            </w:r>
          </w:p>
        </w:tc>
      </w:tr>
      <w:tr w:rsidR="007E042C" w:rsidRPr="003D1EDE" w14:paraId="231D0176" w14:textId="77777777" w:rsidTr="00770165">
        <w:trPr>
          <w:cantSplit/>
        </w:trPr>
        <w:tc>
          <w:tcPr>
            <w:tcW w:w="794" w:type="dxa"/>
          </w:tcPr>
          <w:p w14:paraId="2FAAF9C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3D9665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EBF7CA1" w14:textId="171A2EA0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بایتس نسبت به تغییر شغل اقدام نمایند</w:t>
            </w:r>
          </w:p>
        </w:tc>
      </w:tr>
      <w:tr w:rsidR="007E042C" w:rsidRPr="003D1EDE" w14:paraId="038B9E11" w14:textId="77777777" w:rsidTr="00770165">
        <w:trPr>
          <w:cantSplit/>
        </w:trPr>
        <w:tc>
          <w:tcPr>
            <w:tcW w:w="794" w:type="dxa"/>
          </w:tcPr>
          <w:p w14:paraId="2ACDBE9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15A5E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770F7EE6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30404665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82C1C69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4AB64C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2FDD5E6" w14:textId="77777777" w:rsidTr="00770165">
        <w:trPr>
          <w:cantSplit/>
        </w:trPr>
        <w:tc>
          <w:tcPr>
            <w:tcW w:w="794" w:type="dxa"/>
          </w:tcPr>
          <w:p w14:paraId="2CD960CB" w14:textId="341EBF18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33E5D3DF" w14:textId="184B27D4" w:rsidR="007E042C" w:rsidRPr="003D1EDE" w:rsidRDefault="00D44B86" w:rsidP="00D44B86">
            <w:pPr>
              <w:spacing w:after="245"/>
              <w:ind w:left="3"/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inorBidi" w:hAnsiTheme="minorBidi" w:cs="B Nazanin" w:hint="cs"/>
                <w:b/>
                <w:bCs/>
                <w:rtl/>
                <w:lang w:bidi="fa-IR"/>
              </w:rPr>
              <w:t xml:space="preserve">در کدام یک از موارد زیر 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bCs/>
                <w:rtl/>
                <w:lang w:bidi="fa-IR"/>
              </w:rPr>
              <w:t>چنانچه در کارکنان دست اندرکار مواد غذایی علائم زیر مشاهده گردد باید اقدامات احتیاطی در نظر گرفته شود:</w:t>
            </w:r>
          </w:p>
        </w:tc>
      </w:tr>
      <w:tr w:rsidR="007E042C" w:rsidRPr="003D1EDE" w14:paraId="0DB01290" w14:textId="77777777" w:rsidTr="00770165">
        <w:trPr>
          <w:cantSplit/>
        </w:trPr>
        <w:tc>
          <w:tcPr>
            <w:tcW w:w="794" w:type="dxa"/>
          </w:tcPr>
          <w:p w14:paraId="2F03A1C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9617B13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BBB5B72" w14:textId="0E5947E9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اسهال </w:t>
            </w:r>
          </w:p>
        </w:tc>
      </w:tr>
      <w:tr w:rsidR="007E042C" w:rsidRPr="003D1EDE" w14:paraId="27CBA62B" w14:textId="77777777" w:rsidTr="00770165">
        <w:trPr>
          <w:cantSplit/>
        </w:trPr>
        <w:tc>
          <w:tcPr>
            <w:tcW w:w="794" w:type="dxa"/>
          </w:tcPr>
          <w:p w14:paraId="36C4D26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7C80305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F28B59B" w14:textId="66F51A4A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زردی</w:t>
            </w:r>
          </w:p>
        </w:tc>
      </w:tr>
      <w:tr w:rsidR="007E042C" w:rsidRPr="003D1EDE" w14:paraId="2C50205D" w14:textId="77777777" w:rsidTr="00770165">
        <w:trPr>
          <w:cantSplit/>
        </w:trPr>
        <w:tc>
          <w:tcPr>
            <w:tcW w:w="794" w:type="dxa"/>
          </w:tcPr>
          <w:p w14:paraId="4AB2959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0209C44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E17A635" w14:textId="09070358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تب و گلورد </w:t>
            </w:r>
          </w:p>
        </w:tc>
      </w:tr>
      <w:tr w:rsidR="007E042C" w:rsidRPr="003D1EDE" w14:paraId="79C30E15" w14:textId="77777777" w:rsidTr="00770165">
        <w:trPr>
          <w:cantSplit/>
        </w:trPr>
        <w:tc>
          <w:tcPr>
            <w:tcW w:w="794" w:type="dxa"/>
          </w:tcPr>
          <w:p w14:paraId="18F652D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D5181D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60ADCBC" w14:textId="50EC3F98" w:rsidR="007E042C" w:rsidRPr="003D1EDE" w:rsidRDefault="00D44B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7E042C" w:rsidRPr="003D1EDE" w14:paraId="093409CA" w14:textId="77777777" w:rsidTr="00770165">
        <w:trPr>
          <w:cantSplit/>
        </w:trPr>
        <w:tc>
          <w:tcPr>
            <w:tcW w:w="794" w:type="dxa"/>
          </w:tcPr>
          <w:p w14:paraId="4B002A2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5DCAA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F0183D9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38D272E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0A4EEA6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640E80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2DE494A" w14:textId="77777777" w:rsidTr="00770165">
        <w:trPr>
          <w:cantSplit/>
        </w:trPr>
        <w:tc>
          <w:tcPr>
            <w:tcW w:w="794" w:type="dxa"/>
          </w:tcPr>
          <w:p w14:paraId="3924FD7B" w14:textId="008DA7DE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0A9A0C80" w14:textId="07D7354F" w:rsidR="007E042C" w:rsidRPr="003D1EDE" w:rsidRDefault="00982816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استفاده </w:t>
            </w:r>
            <w:r w:rsidRPr="003D1EDE">
              <w:rPr>
                <w:rStyle w:val="StyleComplexNazanin"/>
                <w:rFonts w:asciiTheme="minorBidi" w:hAnsiTheme="minorBidi" w:cs="B Nazanin"/>
                <w:b/>
                <w:rtl/>
                <w:lang w:bidi="fa-IR"/>
              </w:rPr>
              <w:t>از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کلاه درکارکنان دست اندر کار مواد غذایی</w:t>
            </w:r>
          </w:p>
        </w:tc>
      </w:tr>
      <w:tr w:rsidR="007E042C" w:rsidRPr="003D1EDE" w14:paraId="47D38684" w14:textId="77777777" w:rsidTr="00770165">
        <w:trPr>
          <w:cantSplit/>
        </w:trPr>
        <w:tc>
          <w:tcPr>
            <w:tcW w:w="794" w:type="dxa"/>
          </w:tcPr>
          <w:p w14:paraId="34AE7DF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5233DA8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401101A" w14:textId="0BA9C8F2" w:rsidR="007E042C" w:rsidRPr="003D1EDE" w:rsidRDefault="0098281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الزامی نیست </w:t>
            </w:r>
          </w:p>
        </w:tc>
      </w:tr>
      <w:tr w:rsidR="007E042C" w:rsidRPr="003D1EDE" w14:paraId="40D03A20" w14:textId="77777777" w:rsidTr="00770165">
        <w:trPr>
          <w:cantSplit/>
        </w:trPr>
        <w:tc>
          <w:tcPr>
            <w:tcW w:w="794" w:type="dxa"/>
          </w:tcPr>
          <w:p w14:paraId="18DC645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A018CFB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88A684E" w14:textId="63F3939F" w:rsidR="007E042C" w:rsidRPr="003D1EDE" w:rsidRDefault="0098281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فقط در محل های پخت الزامی است </w:t>
            </w:r>
          </w:p>
        </w:tc>
      </w:tr>
      <w:tr w:rsidR="007E042C" w:rsidRPr="003D1EDE" w14:paraId="1FE97311" w14:textId="77777777" w:rsidTr="00770165">
        <w:trPr>
          <w:cantSplit/>
        </w:trPr>
        <w:tc>
          <w:tcPr>
            <w:tcW w:w="794" w:type="dxa"/>
          </w:tcPr>
          <w:p w14:paraId="0F52A38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058844D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ED86D65" w14:textId="220E732C" w:rsidR="007E042C" w:rsidRPr="003D1EDE" w:rsidRDefault="0098281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الزامی است </w:t>
            </w:r>
          </w:p>
        </w:tc>
      </w:tr>
      <w:tr w:rsidR="007E042C" w:rsidRPr="003D1EDE" w14:paraId="752E1CFD" w14:textId="77777777" w:rsidTr="00770165">
        <w:trPr>
          <w:cantSplit/>
        </w:trPr>
        <w:tc>
          <w:tcPr>
            <w:tcW w:w="794" w:type="dxa"/>
          </w:tcPr>
          <w:p w14:paraId="59F00F9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9216F3" w14:textId="77777777" w:rsidR="007E042C" w:rsidRPr="00A11441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A11441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48749FC" w14:textId="7134160B" w:rsidR="007E042C" w:rsidRPr="003D1EDE" w:rsidRDefault="0098281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اختیاری می باشد </w:t>
            </w:r>
          </w:p>
        </w:tc>
      </w:tr>
      <w:tr w:rsidR="007E042C" w:rsidRPr="003D1EDE" w14:paraId="391970AD" w14:textId="77777777" w:rsidTr="00770165">
        <w:trPr>
          <w:cantSplit/>
        </w:trPr>
        <w:tc>
          <w:tcPr>
            <w:tcW w:w="794" w:type="dxa"/>
          </w:tcPr>
          <w:p w14:paraId="051B0AF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7FDBA0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7BD9FB7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27C77A4B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6AC4B50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D21048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DFC45E0" w14:textId="77777777" w:rsidTr="00770165">
        <w:trPr>
          <w:cantSplit/>
        </w:trPr>
        <w:tc>
          <w:tcPr>
            <w:tcW w:w="794" w:type="dxa"/>
          </w:tcPr>
          <w:p w14:paraId="2AAB4472" w14:textId="6A1D940A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13E9089E" w14:textId="20F0FA67" w:rsidR="007E042C" w:rsidRPr="003D1EDE" w:rsidRDefault="0016798E" w:rsidP="00324F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 w:hint="cs"/>
                <w:sz w:val="22"/>
                <w:szCs w:val="24"/>
                <w:rtl/>
                <w:lang w:bidi="fa-IR"/>
              </w:rPr>
              <w:t>استفاده از کدام یک از موارد زیر در مراکز تهیه و توزیع بلامانع می باشد ؟</w:t>
            </w:r>
          </w:p>
        </w:tc>
      </w:tr>
      <w:tr w:rsidR="007E042C" w:rsidRPr="003D1EDE" w14:paraId="4C0931AC" w14:textId="77777777" w:rsidTr="00770165">
        <w:trPr>
          <w:cantSplit/>
        </w:trPr>
        <w:tc>
          <w:tcPr>
            <w:tcW w:w="794" w:type="dxa"/>
          </w:tcPr>
          <w:p w14:paraId="0211903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6D6994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1C2DF9C" w14:textId="4A8F60DE" w:rsidR="007E042C" w:rsidRPr="003D1EDE" w:rsidRDefault="0016798E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لاک </w:t>
            </w:r>
          </w:p>
        </w:tc>
      </w:tr>
      <w:tr w:rsidR="007E042C" w:rsidRPr="003D1EDE" w14:paraId="0E3A4F59" w14:textId="77777777" w:rsidTr="00770165">
        <w:trPr>
          <w:cantSplit/>
        </w:trPr>
        <w:tc>
          <w:tcPr>
            <w:tcW w:w="794" w:type="dxa"/>
          </w:tcPr>
          <w:p w14:paraId="17C370B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C7350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849471F" w14:textId="517A278B" w:rsidR="007E042C" w:rsidRPr="003D1EDE" w:rsidRDefault="0016798E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ناخن مصنوعی </w:t>
            </w:r>
          </w:p>
        </w:tc>
      </w:tr>
      <w:tr w:rsidR="007E042C" w:rsidRPr="003D1EDE" w14:paraId="41F907B3" w14:textId="77777777" w:rsidTr="00770165">
        <w:trPr>
          <w:cantSplit/>
        </w:trPr>
        <w:tc>
          <w:tcPr>
            <w:tcW w:w="794" w:type="dxa"/>
          </w:tcPr>
          <w:p w14:paraId="6E02D01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CF4E1A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980EC60" w14:textId="193FC728" w:rsidR="007E042C" w:rsidRPr="003D1EDE" w:rsidRDefault="0016798E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حلقه ازدواج </w:t>
            </w:r>
          </w:p>
        </w:tc>
      </w:tr>
      <w:tr w:rsidR="007E042C" w:rsidRPr="003D1EDE" w14:paraId="70B13EE6" w14:textId="77777777" w:rsidTr="00770165">
        <w:trPr>
          <w:cantSplit/>
        </w:trPr>
        <w:tc>
          <w:tcPr>
            <w:tcW w:w="794" w:type="dxa"/>
          </w:tcPr>
          <w:p w14:paraId="09A93C4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7AA9B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8CCB7BA" w14:textId="00F91053" w:rsidR="007E042C" w:rsidRPr="003D1EDE" w:rsidRDefault="0016798E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هیچ کدام </w:t>
            </w:r>
          </w:p>
        </w:tc>
      </w:tr>
      <w:tr w:rsidR="007E042C" w:rsidRPr="003D1EDE" w14:paraId="66E1E5C7" w14:textId="77777777" w:rsidTr="00770165">
        <w:trPr>
          <w:cantSplit/>
        </w:trPr>
        <w:tc>
          <w:tcPr>
            <w:tcW w:w="794" w:type="dxa"/>
          </w:tcPr>
          <w:p w14:paraId="5AC6DFB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812129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6780D8A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D9FF6D7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6ADE3ADD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850F11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0B3EBF9" w14:textId="77777777" w:rsidTr="00770165">
        <w:trPr>
          <w:cantSplit/>
        </w:trPr>
        <w:tc>
          <w:tcPr>
            <w:tcW w:w="794" w:type="dxa"/>
          </w:tcPr>
          <w:p w14:paraId="4CCD4CA7" w14:textId="2472D7D9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2AC84962" w14:textId="3357EF68" w:rsidR="007E042C" w:rsidRPr="003D1EDE" w:rsidRDefault="003716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در کدام مورد </w:t>
            </w: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کارکنان باید در موارد زیر دست ها را مطابق راهنماي شستشوي دست با آب و صابون مایع بشویند</w:t>
            </w:r>
          </w:p>
        </w:tc>
      </w:tr>
      <w:tr w:rsidR="007E042C" w:rsidRPr="003D1EDE" w14:paraId="3AC37216" w14:textId="77777777" w:rsidTr="00770165">
        <w:trPr>
          <w:cantSplit/>
        </w:trPr>
        <w:tc>
          <w:tcPr>
            <w:tcW w:w="794" w:type="dxa"/>
          </w:tcPr>
          <w:p w14:paraId="7170923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6A60AE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AFCAE9C" w14:textId="50E23457" w:rsidR="007E042C" w:rsidRPr="003D1EDE" w:rsidRDefault="003716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هنگام رویت آلودگی بر روي دست.</w:t>
            </w:r>
          </w:p>
        </w:tc>
      </w:tr>
      <w:tr w:rsidR="007E042C" w:rsidRPr="003D1EDE" w14:paraId="613F4923" w14:textId="77777777" w:rsidTr="00770165">
        <w:trPr>
          <w:cantSplit/>
        </w:trPr>
        <w:tc>
          <w:tcPr>
            <w:tcW w:w="794" w:type="dxa"/>
          </w:tcPr>
          <w:p w14:paraId="76FC808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FDC4A6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1205A91" w14:textId="4487112A" w:rsidR="007E042C" w:rsidRPr="003D1EDE" w:rsidRDefault="003716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قبل از شروع به کار </w:t>
            </w:r>
          </w:p>
        </w:tc>
      </w:tr>
      <w:tr w:rsidR="007E042C" w:rsidRPr="003D1EDE" w14:paraId="54D96E61" w14:textId="77777777" w:rsidTr="00770165">
        <w:trPr>
          <w:cantSplit/>
        </w:trPr>
        <w:tc>
          <w:tcPr>
            <w:tcW w:w="794" w:type="dxa"/>
          </w:tcPr>
          <w:p w14:paraId="53E5A31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BAED8B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DBBB346" w14:textId="7A88C692" w:rsidR="007E042C" w:rsidRPr="003D1EDE" w:rsidRDefault="003716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قبل از پوشیدن دستکش و هنگام تعویض دستکش ها.</w:t>
            </w:r>
          </w:p>
        </w:tc>
      </w:tr>
      <w:tr w:rsidR="007E042C" w:rsidRPr="003D1EDE" w14:paraId="558588C5" w14:textId="77777777" w:rsidTr="00770165">
        <w:trPr>
          <w:cantSplit/>
        </w:trPr>
        <w:tc>
          <w:tcPr>
            <w:tcW w:w="794" w:type="dxa"/>
          </w:tcPr>
          <w:p w14:paraId="346C531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ABC304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0952A52" w14:textId="5F9A3947" w:rsidR="007E042C" w:rsidRPr="003D1EDE" w:rsidRDefault="003716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تمامی موارد</w:t>
            </w:r>
          </w:p>
        </w:tc>
      </w:tr>
      <w:tr w:rsidR="007E042C" w:rsidRPr="003D1EDE" w14:paraId="13AFEEFF" w14:textId="77777777" w:rsidTr="00770165">
        <w:trPr>
          <w:cantSplit/>
        </w:trPr>
        <w:tc>
          <w:tcPr>
            <w:tcW w:w="794" w:type="dxa"/>
          </w:tcPr>
          <w:p w14:paraId="7EDCC68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B83401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AC9CD85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249C2FD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2F4D7B4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03FE91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6C58678" w14:textId="77777777" w:rsidTr="00770165">
        <w:trPr>
          <w:cantSplit/>
        </w:trPr>
        <w:tc>
          <w:tcPr>
            <w:tcW w:w="794" w:type="dxa"/>
          </w:tcPr>
          <w:p w14:paraId="72CA343B" w14:textId="00CFEE78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63874095" w14:textId="6A3EB80C" w:rsidR="007E042C" w:rsidRPr="003D1EDE" w:rsidRDefault="00E01960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صحیح نمی باشد.</w:t>
            </w:r>
          </w:p>
        </w:tc>
      </w:tr>
      <w:tr w:rsidR="007E042C" w:rsidRPr="003D1EDE" w14:paraId="5934F7E7" w14:textId="77777777" w:rsidTr="00770165">
        <w:trPr>
          <w:cantSplit/>
        </w:trPr>
        <w:tc>
          <w:tcPr>
            <w:tcW w:w="794" w:type="dxa"/>
          </w:tcPr>
          <w:p w14:paraId="72C48A7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9013ED6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FD493C0" w14:textId="59B27E39" w:rsidR="007E042C" w:rsidRPr="003D1EDE" w:rsidRDefault="00E0196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توصیه می گردد کارکنان دست اندر کار مواد غذایی هر روز قبل از شروع و بعد از خاتمه کار استحمام نمایند.</w:t>
            </w:r>
          </w:p>
        </w:tc>
      </w:tr>
      <w:tr w:rsidR="007E042C" w:rsidRPr="003D1EDE" w14:paraId="7D808CA6" w14:textId="77777777" w:rsidTr="00770165">
        <w:trPr>
          <w:cantSplit/>
        </w:trPr>
        <w:tc>
          <w:tcPr>
            <w:tcW w:w="794" w:type="dxa"/>
          </w:tcPr>
          <w:p w14:paraId="601739E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61421D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D63ECCE" w14:textId="253A83CE" w:rsidR="007E042C" w:rsidRPr="003D1EDE" w:rsidRDefault="00E0196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خوردن و آشامیدن در محل آماده سازي مواد غذایی یا سطوحی که مواد غذایی به طور مستقیم با آن در ارتباط است ممنوع می باشد.</w:t>
            </w:r>
          </w:p>
        </w:tc>
      </w:tr>
      <w:tr w:rsidR="007E042C" w:rsidRPr="003D1EDE" w14:paraId="23E51B43" w14:textId="77777777" w:rsidTr="00770165">
        <w:trPr>
          <w:cantSplit/>
        </w:trPr>
        <w:tc>
          <w:tcPr>
            <w:tcW w:w="794" w:type="dxa"/>
          </w:tcPr>
          <w:p w14:paraId="47A0B93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BEE1EA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91B359F" w14:textId="338867D2" w:rsidR="007E042C" w:rsidRPr="003D1EDE" w:rsidRDefault="00E0196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کارکنان دست اندرکار مواد غذایی محلول هاي ضد عفونی کننده با پایه الکلی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 را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جایگزین شستشوي دست ها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میتوان کرد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7E042C" w:rsidRPr="003D1EDE" w14:paraId="0C3CC88D" w14:textId="77777777" w:rsidTr="00770165">
        <w:trPr>
          <w:cantSplit/>
        </w:trPr>
        <w:tc>
          <w:tcPr>
            <w:tcW w:w="794" w:type="dxa"/>
          </w:tcPr>
          <w:p w14:paraId="27538E9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B92FC7E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0ED5759" w14:textId="33FF8025" w:rsidR="007E042C" w:rsidRPr="003D1EDE" w:rsidRDefault="00E0196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کارکنان دست اندرکار مواد غذایی در حین کار شخصاً حق دریافت بهاي کالاي فروخته شده از مشتري را ندارند.</w:t>
            </w:r>
          </w:p>
        </w:tc>
      </w:tr>
      <w:tr w:rsidR="007E042C" w:rsidRPr="003D1EDE" w14:paraId="23EC9C5D" w14:textId="77777777" w:rsidTr="00770165">
        <w:trPr>
          <w:cantSplit/>
        </w:trPr>
        <w:tc>
          <w:tcPr>
            <w:tcW w:w="794" w:type="dxa"/>
          </w:tcPr>
          <w:p w14:paraId="12E68D3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C31440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74D38DD3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D4C402D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CDC5A24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7AC7B4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431FD405" w14:textId="77777777" w:rsidTr="00770165">
        <w:trPr>
          <w:cantSplit/>
        </w:trPr>
        <w:tc>
          <w:tcPr>
            <w:tcW w:w="794" w:type="dxa"/>
          </w:tcPr>
          <w:p w14:paraId="4146B485" w14:textId="1DAFB9B4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14F2D69C" w14:textId="3AD320EA" w:rsidR="007E042C" w:rsidRPr="003D1EDE" w:rsidRDefault="00B7534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فروش و عرضه دخانیات از سوي افراد فاقد پروانه فروش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......</w:t>
            </w:r>
          </w:p>
        </w:tc>
      </w:tr>
      <w:tr w:rsidR="007E042C" w:rsidRPr="003D1EDE" w14:paraId="485131F2" w14:textId="77777777" w:rsidTr="00770165">
        <w:trPr>
          <w:cantSplit/>
        </w:trPr>
        <w:tc>
          <w:tcPr>
            <w:tcW w:w="794" w:type="dxa"/>
          </w:tcPr>
          <w:p w14:paraId="3715AA3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530F1F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1BFDB69" w14:textId="49B6B05E" w:rsidR="007E042C" w:rsidRPr="003D1EDE" w:rsidRDefault="00B7534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مانعی ندارد</w:t>
            </w:r>
          </w:p>
        </w:tc>
      </w:tr>
      <w:tr w:rsidR="007E042C" w:rsidRPr="003D1EDE" w14:paraId="08AC2F03" w14:textId="77777777" w:rsidTr="00770165">
        <w:trPr>
          <w:cantSplit/>
        </w:trPr>
        <w:tc>
          <w:tcPr>
            <w:tcW w:w="794" w:type="dxa"/>
          </w:tcPr>
          <w:p w14:paraId="6DF5F2D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F7231D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AEE07C1" w14:textId="1574406F" w:rsidR="007E042C" w:rsidRPr="003D1EDE" w:rsidRDefault="00B7534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ممنوع است </w:t>
            </w:r>
          </w:p>
        </w:tc>
      </w:tr>
      <w:tr w:rsidR="007E042C" w:rsidRPr="003D1EDE" w14:paraId="477777BF" w14:textId="77777777" w:rsidTr="00770165">
        <w:trPr>
          <w:cantSplit/>
        </w:trPr>
        <w:tc>
          <w:tcPr>
            <w:tcW w:w="794" w:type="dxa"/>
          </w:tcPr>
          <w:p w14:paraId="50944CE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56DFF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3DB8482" w14:textId="60483B1E" w:rsidR="007E042C" w:rsidRPr="003D1EDE" w:rsidRDefault="00B7534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صورت نصب علایم و تابلوهای هشداردهنده سیگار مانعی ندارد</w:t>
            </w:r>
          </w:p>
        </w:tc>
      </w:tr>
      <w:tr w:rsidR="007E042C" w:rsidRPr="003D1EDE" w14:paraId="61C18BDD" w14:textId="77777777" w:rsidTr="00770165">
        <w:trPr>
          <w:cantSplit/>
        </w:trPr>
        <w:tc>
          <w:tcPr>
            <w:tcW w:w="794" w:type="dxa"/>
          </w:tcPr>
          <w:p w14:paraId="4D39B26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97EE9D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4DDF309" w14:textId="6362F2B8" w:rsidR="007E042C" w:rsidRPr="003D1EDE" w:rsidRDefault="00B7534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صورت عدم تبلیغات مانعی ندارد</w:t>
            </w:r>
          </w:p>
        </w:tc>
      </w:tr>
      <w:tr w:rsidR="007E042C" w:rsidRPr="003D1EDE" w14:paraId="6914BE33" w14:textId="77777777" w:rsidTr="00770165">
        <w:trPr>
          <w:cantSplit/>
        </w:trPr>
        <w:tc>
          <w:tcPr>
            <w:tcW w:w="794" w:type="dxa"/>
          </w:tcPr>
          <w:p w14:paraId="591F973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F820F2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4C53704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D7CEE1F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1DB09997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00EC7B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61B5ED8" w14:textId="77777777" w:rsidTr="00770165">
        <w:trPr>
          <w:cantSplit/>
        </w:trPr>
        <w:tc>
          <w:tcPr>
            <w:tcW w:w="794" w:type="dxa"/>
          </w:tcPr>
          <w:p w14:paraId="0CC7E106" w14:textId="6E36CD1C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6D775596" w14:textId="108F3CAB" w:rsidR="007E042C" w:rsidRPr="003D1EDE" w:rsidRDefault="00AD77AC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نگهداری گوشت قرمز و سفید در یخچال و سردخانه در کنار هم  .....؟</w:t>
            </w:r>
          </w:p>
        </w:tc>
      </w:tr>
      <w:tr w:rsidR="007E042C" w:rsidRPr="003D1EDE" w14:paraId="477E6EB8" w14:textId="77777777" w:rsidTr="00770165">
        <w:trPr>
          <w:cantSplit/>
        </w:trPr>
        <w:tc>
          <w:tcPr>
            <w:tcW w:w="794" w:type="dxa"/>
          </w:tcPr>
          <w:p w14:paraId="331247F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F6034E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8DAA87D" w14:textId="3592BAF6" w:rsidR="007E042C" w:rsidRPr="003D1EDE" w:rsidRDefault="00AD77A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ممنوع می باشد </w:t>
            </w:r>
          </w:p>
        </w:tc>
      </w:tr>
      <w:tr w:rsidR="007E042C" w:rsidRPr="003D1EDE" w14:paraId="23CCFFCE" w14:textId="77777777" w:rsidTr="00770165">
        <w:trPr>
          <w:cantSplit/>
        </w:trPr>
        <w:tc>
          <w:tcPr>
            <w:tcW w:w="794" w:type="dxa"/>
          </w:tcPr>
          <w:p w14:paraId="586A623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447660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221BFEF" w14:textId="6492BB4C" w:rsidR="007E042C" w:rsidRPr="003D1EDE" w:rsidRDefault="00AD77A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به شرط رعایت زنجیره سرما مشکلی ندارد </w:t>
            </w:r>
          </w:p>
        </w:tc>
      </w:tr>
      <w:tr w:rsidR="007E042C" w:rsidRPr="003D1EDE" w14:paraId="0B40393A" w14:textId="77777777" w:rsidTr="00770165">
        <w:trPr>
          <w:cantSplit/>
        </w:trPr>
        <w:tc>
          <w:tcPr>
            <w:tcW w:w="794" w:type="dxa"/>
          </w:tcPr>
          <w:p w14:paraId="0A7E3C5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7DE4394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4D35A69" w14:textId="627398D9" w:rsidR="007E042C" w:rsidRPr="003D1EDE" w:rsidRDefault="00AD77A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بلامانع می باشد </w:t>
            </w:r>
          </w:p>
        </w:tc>
      </w:tr>
      <w:tr w:rsidR="007E042C" w:rsidRPr="003D1EDE" w14:paraId="307FBBBE" w14:textId="77777777" w:rsidTr="00770165">
        <w:trPr>
          <w:cantSplit/>
        </w:trPr>
        <w:tc>
          <w:tcPr>
            <w:tcW w:w="794" w:type="dxa"/>
          </w:tcPr>
          <w:p w14:paraId="39E019B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546A14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1A5CB93" w14:textId="3E011E74" w:rsidR="007E042C" w:rsidRPr="003D1EDE" w:rsidRDefault="00AD77A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رعایت چیدمان مشکلی ندارد</w:t>
            </w:r>
          </w:p>
        </w:tc>
      </w:tr>
      <w:tr w:rsidR="007E042C" w:rsidRPr="003D1EDE" w14:paraId="335CC73A" w14:textId="77777777" w:rsidTr="00770165">
        <w:trPr>
          <w:cantSplit/>
        </w:trPr>
        <w:tc>
          <w:tcPr>
            <w:tcW w:w="794" w:type="dxa"/>
          </w:tcPr>
          <w:p w14:paraId="2F522CB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8AF16C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14DA81C2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8E20276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3B7F0E1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2A0AB8C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3B7F0487" w14:textId="77777777" w:rsidTr="00770165">
        <w:trPr>
          <w:cantSplit/>
        </w:trPr>
        <w:tc>
          <w:tcPr>
            <w:tcW w:w="794" w:type="dxa"/>
          </w:tcPr>
          <w:p w14:paraId="21853239" w14:textId="6E34DE7C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133D8E0B" w14:textId="058F4867" w:rsidR="007E042C" w:rsidRPr="003D1EDE" w:rsidRDefault="0031521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محصولات سنتی که مشمول شناسه و پروانه ساخت نمی باشند و به صورت کاملا سنتی تهیه و عرضه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می گردند از جمله لبنیاتی که به صورت سنتی تهیه می گردد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....</w:t>
            </w:r>
          </w:p>
        </w:tc>
      </w:tr>
      <w:tr w:rsidR="007E042C" w:rsidRPr="003D1EDE" w14:paraId="0F7BE62D" w14:textId="77777777" w:rsidTr="00770165">
        <w:trPr>
          <w:cantSplit/>
        </w:trPr>
        <w:tc>
          <w:tcPr>
            <w:tcW w:w="794" w:type="dxa"/>
          </w:tcPr>
          <w:p w14:paraId="12DD824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6DC232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63D79F1" w14:textId="5E6CC1A2" w:rsidR="007E042C" w:rsidRPr="003D1EDE" w:rsidRDefault="0031521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اجازه فروش ندارند </w:t>
            </w:r>
          </w:p>
        </w:tc>
      </w:tr>
      <w:tr w:rsidR="007E042C" w:rsidRPr="003D1EDE" w14:paraId="18F6B4B7" w14:textId="77777777" w:rsidTr="00770165">
        <w:trPr>
          <w:cantSplit/>
        </w:trPr>
        <w:tc>
          <w:tcPr>
            <w:tcW w:w="794" w:type="dxa"/>
          </w:tcPr>
          <w:p w14:paraId="1F39F4B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D6EA67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8F4F8B9" w14:textId="45DB0656" w:rsidR="007E042C" w:rsidRPr="003D1EDE" w:rsidRDefault="0031521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نیاز به نصب برچسب مشخصات ندارد</w:t>
            </w:r>
          </w:p>
        </w:tc>
      </w:tr>
      <w:tr w:rsidR="007E042C" w:rsidRPr="003D1EDE" w14:paraId="1F144E2C" w14:textId="77777777" w:rsidTr="00770165">
        <w:trPr>
          <w:cantSplit/>
        </w:trPr>
        <w:tc>
          <w:tcPr>
            <w:tcW w:w="794" w:type="dxa"/>
          </w:tcPr>
          <w:p w14:paraId="4B7F8C5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738113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CF85CFE" w14:textId="5B81377E" w:rsidR="007E042C" w:rsidRPr="003D1EDE" w:rsidRDefault="0031521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باید داراي برچسب مشخصات از جمله نام واحد تولیدي، آدرس، تاریخ تولید، شرایط نگهداري و ترکیبات تشکیل دهنده باشد</w:t>
            </w:r>
          </w:p>
        </w:tc>
      </w:tr>
      <w:tr w:rsidR="007E042C" w:rsidRPr="003D1EDE" w14:paraId="7A1B1A42" w14:textId="77777777" w:rsidTr="00770165">
        <w:trPr>
          <w:cantSplit/>
        </w:trPr>
        <w:tc>
          <w:tcPr>
            <w:tcW w:w="794" w:type="dxa"/>
          </w:tcPr>
          <w:p w14:paraId="6907B5E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7DABA3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D275CAC" w14:textId="046B241E" w:rsidR="007E042C" w:rsidRPr="003D1EDE" w:rsidRDefault="0031521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دارای برچسب مشخصات تولیده کننده باشد .</w:t>
            </w:r>
          </w:p>
        </w:tc>
      </w:tr>
      <w:tr w:rsidR="007E042C" w:rsidRPr="003D1EDE" w14:paraId="4C309703" w14:textId="77777777" w:rsidTr="00770165">
        <w:trPr>
          <w:cantSplit/>
        </w:trPr>
        <w:tc>
          <w:tcPr>
            <w:tcW w:w="794" w:type="dxa"/>
          </w:tcPr>
          <w:p w14:paraId="7CCB45C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4070B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FF1A0EF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B7A2FD1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DF9995C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7D2827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8420E25" w14:textId="77777777" w:rsidTr="00770165">
        <w:trPr>
          <w:cantSplit/>
        </w:trPr>
        <w:tc>
          <w:tcPr>
            <w:tcW w:w="794" w:type="dxa"/>
          </w:tcPr>
          <w:p w14:paraId="298941FD" w14:textId="5272AD7C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73FD520F" w14:textId="697D5177" w:rsidR="007E042C" w:rsidRPr="003D1EDE" w:rsidRDefault="0007381B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یخ پوشانی مرغ یا استفاده از پودر یخ جهت حمل مرغ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...</w:t>
            </w:r>
          </w:p>
        </w:tc>
      </w:tr>
      <w:tr w:rsidR="007E042C" w:rsidRPr="003D1EDE" w14:paraId="0184EB20" w14:textId="77777777" w:rsidTr="00770165">
        <w:trPr>
          <w:cantSplit/>
        </w:trPr>
        <w:tc>
          <w:tcPr>
            <w:tcW w:w="794" w:type="dxa"/>
          </w:tcPr>
          <w:p w14:paraId="792595A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1EB1D4E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3D01A12" w14:textId="76635A39" w:rsidR="007E042C" w:rsidRPr="003D1EDE" w:rsidRDefault="0007381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داخل استان مشکلی ندارد </w:t>
            </w:r>
          </w:p>
        </w:tc>
      </w:tr>
      <w:tr w:rsidR="007E042C" w:rsidRPr="003D1EDE" w14:paraId="4F209945" w14:textId="77777777" w:rsidTr="00770165">
        <w:trPr>
          <w:cantSplit/>
        </w:trPr>
        <w:tc>
          <w:tcPr>
            <w:tcW w:w="794" w:type="dxa"/>
          </w:tcPr>
          <w:p w14:paraId="633CE22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1BC962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AD882D9" w14:textId="0A38E0A0" w:rsidR="007E042C" w:rsidRPr="003D1EDE" w:rsidRDefault="0007381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خارج استان مشکلی ندارد </w:t>
            </w:r>
          </w:p>
        </w:tc>
      </w:tr>
      <w:tr w:rsidR="007E042C" w:rsidRPr="003D1EDE" w14:paraId="17E4E213" w14:textId="77777777" w:rsidTr="00770165">
        <w:trPr>
          <w:cantSplit/>
        </w:trPr>
        <w:tc>
          <w:tcPr>
            <w:tcW w:w="794" w:type="dxa"/>
          </w:tcPr>
          <w:p w14:paraId="30A4CF1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DAAB70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93D1895" w14:textId="48DDF251" w:rsidR="007E042C" w:rsidRPr="003D1EDE" w:rsidRDefault="0007381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بلامانع می باشد </w:t>
            </w:r>
          </w:p>
        </w:tc>
      </w:tr>
      <w:tr w:rsidR="007E042C" w:rsidRPr="003D1EDE" w14:paraId="5D0F16FA" w14:textId="77777777" w:rsidTr="00770165">
        <w:trPr>
          <w:cantSplit/>
        </w:trPr>
        <w:tc>
          <w:tcPr>
            <w:tcW w:w="794" w:type="dxa"/>
          </w:tcPr>
          <w:p w14:paraId="42C1B37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C0FB24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1372EE7" w14:textId="38497877" w:rsidR="007E042C" w:rsidRPr="003D1EDE" w:rsidRDefault="0007381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مجاز نمی باشد </w:t>
            </w:r>
          </w:p>
        </w:tc>
      </w:tr>
      <w:tr w:rsidR="007E042C" w:rsidRPr="003D1EDE" w14:paraId="677F72BF" w14:textId="77777777" w:rsidTr="00770165">
        <w:trPr>
          <w:cantSplit/>
        </w:trPr>
        <w:tc>
          <w:tcPr>
            <w:tcW w:w="794" w:type="dxa"/>
          </w:tcPr>
          <w:p w14:paraId="26F1647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A7F56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1705855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3B5358E5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CA1F13C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B073B1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0EF1AC4F" w14:textId="77777777" w:rsidTr="00770165">
        <w:trPr>
          <w:cantSplit/>
        </w:trPr>
        <w:tc>
          <w:tcPr>
            <w:tcW w:w="794" w:type="dxa"/>
          </w:tcPr>
          <w:p w14:paraId="07860BF5" w14:textId="1712B3C3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64438FD4" w14:textId="4337D61C" w:rsidR="007E042C" w:rsidRPr="003D1EDE" w:rsidRDefault="00C13105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در حمل و نقل  بهداشتی مرغ  صحیح نمی باشد ؟</w:t>
            </w:r>
          </w:p>
        </w:tc>
      </w:tr>
      <w:tr w:rsidR="007E042C" w:rsidRPr="003D1EDE" w14:paraId="59E478BF" w14:textId="77777777" w:rsidTr="00770165">
        <w:trPr>
          <w:cantSplit/>
        </w:trPr>
        <w:tc>
          <w:tcPr>
            <w:tcW w:w="794" w:type="dxa"/>
          </w:tcPr>
          <w:p w14:paraId="686C029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2ABC43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293C474" w14:textId="2D88FF99" w:rsidR="007E042C" w:rsidRPr="003D1EDE" w:rsidRDefault="00C1310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حمل توام مرغ تازه با سایر فرآورده هاي خام دامی ممنوع می باشد</w:t>
            </w:r>
          </w:p>
        </w:tc>
      </w:tr>
      <w:tr w:rsidR="007E042C" w:rsidRPr="003D1EDE" w14:paraId="794425C9" w14:textId="77777777" w:rsidTr="00770165">
        <w:trPr>
          <w:cantSplit/>
        </w:trPr>
        <w:tc>
          <w:tcPr>
            <w:tcW w:w="794" w:type="dxa"/>
          </w:tcPr>
          <w:p w14:paraId="2CF912B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A502D2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0E12B3A" w14:textId="047CC4AC" w:rsidR="007E042C" w:rsidRPr="003D1EDE" w:rsidRDefault="00C1310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داخل بسته بندي گوشت مرغ تازه یا منجمد نباید آب یا خونابه وجود داشته باشد.</w:t>
            </w:r>
          </w:p>
        </w:tc>
      </w:tr>
      <w:tr w:rsidR="007E042C" w:rsidRPr="003D1EDE" w14:paraId="192F6985" w14:textId="77777777" w:rsidTr="00770165">
        <w:trPr>
          <w:cantSplit/>
        </w:trPr>
        <w:tc>
          <w:tcPr>
            <w:tcW w:w="794" w:type="dxa"/>
          </w:tcPr>
          <w:p w14:paraId="466A886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000B9E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6E8B9DF" w14:textId="14F9B02E" w:rsidR="007E042C" w:rsidRPr="003D1EDE" w:rsidRDefault="00C1310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گوشت مرغ تازه یا منجمد باید در بسته هاي سالم، دست نخورده و داراي نشانه گذاري مربوطه برابر ضوابط عرضه گردد.</w:t>
            </w:r>
          </w:p>
        </w:tc>
      </w:tr>
      <w:tr w:rsidR="007E042C" w:rsidRPr="003D1EDE" w14:paraId="1C3FBEB2" w14:textId="77777777" w:rsidTr="00770165">
        <w:trPr>
          <w:cantSplit/>
        </w:trPr>
        <w:tc>
          <w:tcPr>
            <w:tcW w:w="794" w:type="dxa"/>
          </w:tcPr>
          <w:p w14:paraId="4AEFDBD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ED1E71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59ABC8A" w14:textId="45D1B0EC" w:rsidR="007E042C" w:rsidRPr="003D1EDE" w:rsidRDefault="00C1310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می توان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 نایلون غیر شفاف جهت بسته بندي مرغ منجمد استفاده گردد.</w:t>
            </w:r>
          </w:p>
        </w:tc>
      </w:tr>
      <w:tr w:rsidR="007E042C" w:rsidRPr="003D1EDE" w14:paraId="7A98EDE0" w14:textId="77777777" w:rsidTr="00770165">
        <w:trPr>
          <w:cantSplit/>
        </w:trPr>
        <w:tc>
          <w:tcPr>
            <w:tcW w:w="794" w:type="dxa"/>
          </w:tcPr>
          <w:p w14:paraId="54836DD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1A576E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0C70560D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1D78DA4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BA3BF91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F8FB8F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45E82728" w14:textId="77777777" w:rsidTr="00770165">
        <w:trPr>
          <w:cantSplit/>
        </w:trPr>
        <w:tc>
          <w:tcPr>
            <w:tcW w:w="794" w:type="dxa"/>
          </w:tcPr>
          <w:p w14:paraId="2561AD9D" w14:textId="2DD1DDD6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6299EB63" w14:textId="7004614C" w:rsidR="007E042C" w:rsidRPr="003D1EDE" w:rsidRDefault="00592E9B" w:rsidP="00592E9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فرآوري گوشت مرغ (قطعه قطعه کردن ،تهیه جوجه کباب و امثال آن) در مراکز عرضه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....</w:t>
            </w:r>
          </w:p>
        </w:tc>
      </w:tr>
      <w:tr w:rsidR="007E042C" w:rsidRPr="003D1EDE" w14:paraId="0BB4718C" w14:textId="77777777" w:rsidTr="00770165">
        <w:trPr>
          <w:cantSplit/>
        </w:trPr>
        <w:tc>
          <w:tcPr>
            <w:tcW w:w="794" w:type="dxa"/>
          </w:tcPr>
          <w:p w14:paraId="7632FC7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D0CB116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AF247AD" w14:textId="4D2FB17D" w:rsidR="007E042C" w:rsidRPr="003D1EDE" w:rsidRDefault="00592E9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ممنوع می باشد </w:t>
            </w:r>
          </w:p>
        </w:tc>
      </w:tr>
      <w:tr w:rsidR="007E042C" w:rsidRPr="003D1EDE" w14:paraId="47D42616" w14:textId="77777777" w:rsidTr="00770165">
        <w:trPr>
          <w:cantSplit/>
        </w:trPr>
        <w:tc>
          <w:tcPr>
            <w:tcW w:w="794" w:type="dxa"/>
          </w:tcPr>
          <w:p w14:paraId="2474B61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C7A6CF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FB32D0C" w14:textId="457189BB" w:rsidR="007E042C" w:rsidRPr="003D1EDE" w:rsidRDefault="00592E9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مجاز نمی باشد و فقط بنا به درخواست مشتری ودر حضور مشتری مجاز می باشد </w:t>
            </w:r>
          </w:p>
        </w:tc>
      </w:tr>
      <w:tr w:rsidR="007E042C" w:rsidRPr="003D1EDE" w14:paraId="4EA26D40" w14:textId="77777777" w:rsidTr="00770165">
        <w:trPr>
          <w:cantSplit/>
        </w:trPr>
        <w:tc>
          <w:tcPr>
            <w:tcW w:w="794" w:type="dxa"/>
          </w:tcPr>
          <w:p w14:paraId="30C5F63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583FFE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3FD7C9E" w14:textId="0F40AF3C" w:rsidR="007E042C" w:rsidRPr="003D1EDE" w:rsidRDefault="00592E9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مجاز می باشد </w:t>
            </w:r>
          </w:p>
        </w:tc>
      </w:tr>
      <w:tr w:rsidR="007E042C" w:rsidRPr="003D1EDE" w14:paraId="59E1866B" w14:textId="77777777" w:rsidTr="00770165">
        <w:trPr>
          <w:cantSplit/>
        </w:trPr>
        <w:tc>
          <w:tcPr>
            <w:tcW w:w="794" w:type="dxa"/>
          </w:tcPr>
          <w:p w14:paraId="4845FE6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03D7A34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185ECFE" w14:textId="5622C15E" w:rsidR="007E042C" w:rsidRPr="003D1EDE" w:rsidRDefault="00592E9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به صورت اماده شده از قبل بلامانع می باشد </w:t>
            </w:r>
          </w:p>
        </w:tc>
      </w:tr>
      <w:tr w:rsidR="007E042C" w:rsidRPr="003D1EDE" w14:paraId="342A9C66" w14:textId="77777777" w:rsidTr="00770165">
        <w:trPr>
          <w:cantSplit/>
        </w:trPr>
        <w:tc>
          <w:tcPr>
            <w:tcW w:w="794" w:type="dxa"/>
          </w:tcPr>
          <w:p w14:paraId="3BEE8EE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ED6AE4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EE9D52B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AB7BFEC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539B4FBE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4F0677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733AC5DA" w14:textId="77777777" w:rsidTr="00770165">
        <w:trPr>
          <w:cantSplit/>
        </w:trPr>
        <w:tc>
          <w:tcPr>
            <w:tcW w:w="794" w:type="dxa"/>
          </w:tcPr>
          <w:p w14:paraId="564A9F85" w14:textId="716B93A0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4B5ABE13" w14:textId="4C074245" w:rsidR="007E042C" w:rsidRPr="003D1EDE" w:rsidRDefault="00097D88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گزینه در مورد گوشت چرخ کرده صحیح نمی باشد</w:t>
            </w:r>
          </w:p>
        </w:tc>
      </w:tr>
      <w:tr w:rsidR="007E042C" w:rsidRPr="003D1EDE" w14:paraId="10933748" w14:textId="77777777" w:rsidTr="00770165">
        <w:trPr>
          <w:cantSplit/>
        </w:trPr>
        <w:tc>
          <w:tcPr>
            <w:tcW w:w="794" w:type="dxa"/>
          </w:tcPr>
          <w:p w14:paraId="30C52C1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73842F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46EFAAA" w14:textId="6265B0F8" w:rsidR="007E042C" w:rsidRPr="003D1EDE" w:rsidRDefault="00097D8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عرضه گوشت چرخ کرده بسته بندي که  داراي پروانه بهداشتی است بلامانع می باشد.</w:t>
            </w:r>
          </w:p>
        </w:tc>
      </w:tr>
      <w:tr w:rsidR="007E042C" w:rsidRPr="003D1EDE" w14:paraId="507FFA90" w14:textId="77777777" w:rsidTr="00770165">
        <w:trPr>
          <w:cantSplit/>
        </w:trPr>
        <w:tc>
          <w:tcPr>
            <w:tcW w:w="794" w:type="dxa"/>
          </w:tcPr>
          <w:p w14:paraId="7ABC91B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F2FA53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1E16F84" w14:textId="7548098C" w:rsidR="007E042C" w:rsidRPr="003D1EDE" w:rsidRDefault="00097D8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تهیه گوشت چرخ کرده در مراکز عرضه باید بنا به درخواست مشتري و در حضور آن انجام گردد.</w:t>
            </w:r>
          </w:p>
        </w:tc>
      </w:tr>
      <w:tr w:rsidR="007E042C" w:rsidRPr="003D1EDE" w14:paraId="59899CD7" w14:textId="77777777" w:rsidTr="00770165">
        <w:trPr>
          <w:cantSplit/>
        </w:trPr>
        <w:tc>
          <w:tcPr>
            <w:tcW w:w="794" w:type="dxa"/>
          </w:tcPr>
          <w:p w14:paraId="58BC377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7A878D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530BB2E" w14:textId="22021833" w:rsidR="007E042C" w:rsidRPr="003D1EDE" w:rsidRDefault="00097D8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داخل بسته بندي گوشت چرخ کرده قرمز( تازه/ منجمد) نباید آب یا خونابه وجود داشته باشد.</w:t>
            </w:r>
          </w:p>
        </w:tc>
      </w:tr>
      <w:tr w:rsidR="007E042C" w:rsidRPr="003D1EDE" w14:paraId="08931E9B" w14:textId="77777777" w:rsidTr="00770165">
        <w:trPr>
          <w:cantSplit/>
        </w:trPr>
        <w:tc>
          <w:tcPr>
            <w:tcW w:w="794" w:type="dxa"/>
          </w:tcPr>
          <w:p w14:paraId="0F52C8B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5EBABF6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D30EA22" w14:textId="08AA4FCF" w:rsidR="007E042C" w:rsidRPr="003D1EDE" w:rsidRDefault="00097D88" w:rsidP="00097D88">
            <w:pPr>
              <w:spacing w:after="66" w:line="271" w:lineRule="auto"/>
              <w:ind w:left="8" w:hanging="1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نگهداري شقه و لاشه دام از جمله گاو،گوسفند و امثال آن در خارج از یخچال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بلامانع می باشد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7E042C" w:rsidRPr="003D1EDE" w14:paraId="19350537" w14:textId="77777777" w:rsidTr="00770165">
        <w:trPr>
          <w:cantSplit/>
        </w:trPr>
        <w:tc>
          <w:tcPr>
            <w:tcW w:w="794" w:type="dxa"/>
          </w:tcPr>
          <w:p w14:paraId="0F09C45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BE7256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CFD7C6D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CFC6DBC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3A50CB5C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96670E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6D8DB0B" w14:textId="77777777" w:rsidTr="00770165">
        <w:trPr>
          <w:cantSplit/>
        </w:trPr>
        <w:tc>
          <w:tcPr>
            <w:tcW w:w="794" w:type="dxa"/>
          </w:tcPr>
          <w:p w14:paraId="0B0AA37C" w14:textId="1B81DB2D" w:rsidR="007E042C" w:rsidRPr="003D1EDE" w:rsidRDefault="00EF248A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3EB95403" w14:textId="5C240AB9" w:rsidR="007E042C" w:rsidRPr="003D1EDE" w:rsidRDefault="00984571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خصوص ماهی سالم  کدام گزینه صحیح نمی باشد </w:t>
            </w:r>
          </w:p>
        </w:tc>
      </w:tr>
      <w:tr w:rsidR="007E042C" w:rsidRPr="003D1EDE" w14:paraId="36F835D1" w14:textId="77777777" w:rsidTr="00770165">
        <w:trPr>
          <w:cantSplit/>
        </w:trPr>
        <w:tc>
          <w:tcPr>
            <w:tcW w:w="794" w:type="dxa"/>
          </w:tcPr>
          <w:p w14:paraId="28581AA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70424F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50B8B9F" w14:textId="43CE4B1A" w:rsidR="007E042C" w:rsidRPr="003D1EDE" w:rsidRDefault="00984571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چشم های محدب و بر</w:t>
            </w:r>
            <w:r w:rsidR="00A03320"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مده</w:t>
            </w:r>
          </w:p>
        </w:tc>
      </w:tr>
      <w:tr w:rsidR="007E042C" w:rsidRPr="003D1EDE" w14:paraId="5A6A28E2" w14:textId="77777777" w:rsidTr="00770165">
        <w:trPr>
          <w:cantSplit/>
        </w:trPr>
        <w:tc>
          <w:tcPr>
            <w:tcW w:w="794" w:type="dxa"/>
          </w:tcPr>
          <w:p w14:paraId="6B3571B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C582456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C76F38C" w14:textId="0C8E7674" w:rsidR="007E042C" w:rsidRPr="003D1EDE" w:rsidRDefault="00984571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آبشش ها به رنگ قرمز روشن </w:t>
            </w:r>
          </w:p>
        </w:tc>
      </w:tr>
      <w:tr w:rsidR="007E042C" w:rsidRPr="003D1EDE" w14:paraId="488E01C7" w14:textId="77777777" w:rsidTr="00770165">
        <w:trPr>
          <w:cantSplit/>
        </w:trPr>
        <w:tc>
          <w:tcPr>
            <w:tcW w:w="794" w:type="dxa"/>
          </w:tcPr>
          <w:p w14:paraId="35AF5CF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38D402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CE3C1C8" w14:textId="589FC6F2" w:rsidR="007E042C" w:rsidRPr="003D1EDE" w:rsidRDefault="00A0332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گوشت </w:t>
            </w:r>
            <w:r w:rsidR="00984571"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بدون حالت ارتجاعی </w:t>
            </w:r>
          </w:p>
        </w:tc>
      </w:tr>
      <w:tr w:rsidR="007E042C" w:rsidRPr="003D1EDE" w14:paraId="638A849E" w14:textId="77777777" w:rsidTr="00770165">
        <w:trPr>
          <w:cantSplit/>
        </w:trPr>
        <w:tc>
          <w:tcPr>
            <w:tcW w:w="794" w:type="dxa"/>
          </w:tcPr>
          <w:p w14:paraId="0AE70D5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CF727C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0BDFC73" w14:textId="60D45513" w:rsidR="007E042C" w:rsidRPr="003D1EDE" w:rsidRDefault="00984571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فاقد بوی نامطبوع وغیر طبیعی </w:t>
            </w:r>
          </w:p>
        </w:tc>
      </w:tr>
      <w:tr w:rsidR="007E042C" w:rsidRPr="003D1EDE" w14:paraId="37029537" w14:textId="77777777" w:rsidTr="00770165">
        <w:trPr>
          <w:cantSplit/>
        </w:trPr>
        <w:tc>
          <w:tcPr>
            <w:tcW w:w="794" w:type="dxa"/>
          </w:tcPr>
          <w:p w14:paraId="540E8E1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6F043E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BC2C6C8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C5CBEEC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5664B4F9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7FA7FE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2630E05E" w14:textId="77777777" w:rsidTr="00770165">
        <w:trPr>
          <w:cantSplit/>
        </w:trPr>
        <w:tc>
          <w:tcPr>
            <w:tcW w:w="794" w:type="dxa"/>
          </w:tcPr>
          <w:p w14:paraId="3D15431E" w14:textId="527E39F8" w:rsidR="007E042C" w:rsidRPr="003D1EDE" w:rsidRDefault="00D20E26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2A01E813" w14:textId="24FF215D" w:rsidR="007E042C" w:rsidRPr="003D1EDE" w:rsidRDefault="000C2399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چنانچه تخم مرغ هاي خوراکی تازه پس از زمان تخم گذاري در مراکز عرضه و فروش مجاز  توزیع گردد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کدام مورد بایستی رعایت شود ؟</w:t>
            </w:r>
          </w:p>
        </w:tc>
      </w:tr>
      <w:tr w:rsidR="007E042C" w:rsidRPr="003D1EDE" w14:paraId="6CCB53ED" w14:textId="77777777" w:rsidTr="00770165">
        <w:trPr>
          <w:cantSplit/>
        </w:trPr>
        <w:tc>
          <w:tcPr>
            <w:tcW w:w="794" w:type="dxa"/>
          </w:tcPr>
          <w:p w14:paraId="3C1C4A3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458188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2B249EF" w14:textId="688A52E4" w:rsidR="007E042C" w:rsidRPr="003D1EDE" w:rsidRDefault="000C239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رعایت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دماي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>10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>15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درجه سلسیوس</w:t>
            </w:r>
          </w:p>
        </w:tc>
      </w:tr>
      <w:tr w:rsidR="007E042C" w:rsidRPr="003D1EDE" w14:paraId="5147A0DD" w14:textId="77777777" w:rsidTr="00770165">
        <w:trPr>
          <w:cantSplit/>
        </w:trPr>
        <w:tc>
          <w:tcPr>
            <w:tcW w:w="794" w:type="dxa"/>
          </w:tcPr>
          <w:p w14:paraId="4F5F9FD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283AE9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0CD5BCD" w14:textId="127C9D8E" w:rsidR="007E042C" w:rsidRPr="003D1EDE" w:rsidRDefault="000C239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رعایت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رطوبت نسبی 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>70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تا 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>80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درصد</w:t>
            </w:r>
          </w:p>
        </w:tc>
      </w:tr>
      <w:tr w:rsidR="007E042C" w:rsidRPr="003D1EDE" w14:paraId="77F124CB" w14:textId="77777777" w:rsidTr="00770165">
        <w:trPr>
          <w:cantSplit/>
        </w:trPr>
        <w:tc>
          <w:tcPr>
            <w:tcW w:w="794" w:type="dxa"/>
          </w:tcPr>
          <w:p w14:paraId="43F30C8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E33C95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3C000F3" w14:textId="5C2608B1" w:rsidR="007E042C" w:rsidRPr="003D1EDE" w:rsidRDefault="000C239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نگهداری حداکثر تا دو هفته </w:t>
            </w:r>
          </w:p>
        </w:tc>
      </w:tr>
      <w:tr w:rsidR="007E042C" w:rsidRPr="003D1EDE" w14:paraId="2ED834E6" w14:textId="77777777" w:rsidTr="00770165">
        <w:trPr>
          <w:cantSplit/>
        </w:trPr>
        <w:tc>
          <w:tcPr>
            <w:tcW w:w="794" w:type="dxa"/>
          </w:tcPr>
          <w:p w14:paraId="791D7AA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AF6482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53A0B81" w14:textId="15F78BFD" w:rsidR="007E042C" w:rsidRPr="003D1EDE" w:rsidRDefault="000C239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7E042C" w:rsidRPr="003D1EDE" w14:paraId="7C14D394" w14:textId="77777777" w:rsidTr="00770165">
        <w:trPr>
          <w:cantSplit/>
        </w:trPr>
        <w:tc>
          <w:tcPr>
            <w:tcW w:w="794" w:type="dxa"/>
          </w:tcPr>
          <w:p w14:paraId="377217A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0208B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830777C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2045DF6D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3A60AD86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EDBBAF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7F4C0BEA" w14:textId="77777777" w:rsidTr="00770165">
        <w:trPr>
          <w:cantSplit/>
        </w:trPr>
        <w:tc>
          <w:tcPr>
            <w:tcW w:w="794" w:type="dxa"/>
          </w:tcPr>
          <w:p w14:paraId="33990A93" w14:textId="4B42559A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1A95C8FB" w14:textId="20B637FE" w:rsidR="007E042C" w:rsidRPr="003D1EDE" w:rsidRDefault="005035B3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حداکثر وزن قالب های یخ بسته بندی شده چند کیلوگرم بایستی باشد </w:t>
            </w:r>
          </w:p>
        </w:tc>
      </w:tr>
      <w:tr w:rsidR="007E042C" w:rsidRPr="003D1EDE" w14:paraId="75C4EF64" w14:textId="77777777" w:rsidTr="00770165">
        <w:trPr>
          <w:cantSplit/>
        </w:trPr>
        <w:tc>
          <w:tcPr>
            <w:tcW w:w="794" w:type="dxa"/>
          </w:tcPr>
          <w:p w14:paraId="2371FBD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6D6DC8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BD782E2" w14:textId="4796F6A0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</w:tr>
      <w:tr w:rsidR="007E042C" w:rsidRPr="003D1EDE" w14:paraId="70B930E7" w14:textId="77777777" w:rsidTr="00770165">
        <w:trPr>
          <w:cantSplit/>
        </w:trPr>
        <w:tc>
          <w:tcPr>
            <w:tcW w:w="794" w:type="dxa"/>
          </w:tcPr>
          <w:p w14:paraId="1F20C09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68A5FD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58A966A" w14:textId="20AAF22F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</w:tr>
      <w:tr w:rsidR="007E042C" w:rsidRPr="003D1EDE" w14:paraId="3A7CBFDD" w14:textId="77777777" w:rsidTr="00770165">
        <w:trPr>
          <w:cantSplit/>
        </w:trPr>
        <w:tc>
          <w:tcPr>
            <w:tcW w:w="794" w:type="dxa"/>
          </w:tcPr>
          <w:p w14:paraId="0B960A4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615F38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32C6DCA" w14:textId="48EDF4B0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</w:tr>
      <w:tr w:rsidR="007E042C" w:rsidRPr="003D1EDE" w14:paraId="2DFB73DF" w14:textId="77777777" w:rsidTr="00770165">
        <w:trPr>
          <w:cantSplit/>
        </w:trPr>
        <w:tc>
          <w:tcPr>
            <w:tcW w:w="794" w:type="dxa"/>
          </w:tcPr>
          <w:p w14:paraId="5ED9673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558777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DEC5165" w14:textId="45E1B816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</w:tr>
      <w:tr w:rsidR="007E042C" w:rsidRPr="003D1EDE" w14:paraId="48C3C73D" w14:textId="77777777" w:rsidTr="00770165">
        <w:trPr>
          <w:cantSplit/>
        </w:trPr>
        <w:tc>
          <w:tcPr>
            <w:tcW w:w="794" w:type="dxa"/>
          </w:tcPr>
          <w:p w14:paraId="2299063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90E591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7BF8BBD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48EC335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BF66BD7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9404F4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3CA933CD" w14:textId="77777777" w:rsidTr="00770165">
        <w:trPr>
          <w:cantSplit/>
        </w:trPr>
        <w:tc>
          <w:tcPr>
            <w:tcW w:w="794" w:type="dxa"/>
          </w:tcPr>
          <w:p w14:paraId="33E3956E" w14:textId="474FE5C9" w:rsidR="007E042C" w:rsidRPr="003D1EDE" w:rsidRDefault="00CC7AA7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/>
                <w:bCs w:val="0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3DA6A232" w14:textId="03225F4F" w:rsidR="007E042C" w:rsidRPr="003D1EDE" w:rsidRDefault="005035B3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در خصوص دستگاههای بستنی ساز صحیح می باشد ؟</w:t>
            </w:r>
          </w:p>
        </w:tc>
      </w:tr>
      <w:tr w:rsidR="007E042C" w:rsidRPr="003D1EDE" w14:paraId="3148B95F" w14:textId="77777777" w:rsidTr="00770165">
        <w:trPr>
          <w:cantSplit/>
        </w:trPr>
        <w:tc>
          <w:tcPr>
            <w:tcW w:w="794" w:type="dxa"/>
          </w:tcPr>
          <w:p w14:paraId="42351EE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AF07A0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686827C" w14:textId="6C49F39B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چنانچه واحد صنفی داراي دستگاه بستنی ساز است باید بعد از هر بار تخلیه کاملا شستشو و گندزدایی گردد.</w:t>
            </w:r>
          </w:p>
        </w:tc>
      </w:tr>
      <w:tr w:rsidR="007E042C" w:rsidRPr="003D1EDE" w14:paraId="20B29A34" w14:textId="77777777" w:rsidTr="00324F42">
        <w:trPr>
          <w:cantSplit/>
          <w:trHeight w:val="585"/>
        </w:trPr>
        <w:tc>
          <w:tcPr>
            <w:tcW w:w="794" w:type="dxa"/>
          </w:tcPr>
          <w:p w14:paraId="4DFC41A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170BE0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D37CCA5" w14:textId="6352638D" w:rsidR="007E042C" w:rsidRPr="003D1EDE" w:rsidRDefault="005035B3" w:rsidP="00324F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چنانچه واحد صنفی داراي دستگاه بستنی ساز است باید دستگاه در داخل واحد صنفی قرار گیرد</w:t>
            </w:r>
          </w:p>
        </w:tc>
      </w:tr>
      <w:tr w:rsidR="007E042C" w:rsidRPr="003D1EDE" w14:paraId="5EFFDEA7" w14:textId="77777777" w:rsidTr="00770165">
        <w:trPr>
          <w:cantSplit/>
        </w:trPr>
        <w:tc>
          <w:tcPr>
            <w:tcW w:w="794" w:type="dxa"/>
          </w:tcPr>
          <w:p w14:paraId="7ED2829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CE81864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EFCB030" w14:textId="1F40B6C0" w:rsidR="007E042C" w:rsidRPr="003D1EDE" w:rsidRDefault="005035B3" w:rsidP="00324F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مراکزي که اقدام به عرضه بستنی و آبمیوه می نمایند باید از شیر و خامه پاستوریزه براي تهیه بستنی یا آبمیوه (نظیر شیرموز) استفاده نمایند.</w:t>
            </w:r>
          </w:p>
        </w:tc>
      </w:tr>
      <w:tr w:rsidR="007E042C" w:rsidRPr="003D1EDE" w14:paraId="7DC8A5B4" w14:textId="77777777" w:rsidTr="00770165">
        <w:trPr>
          <w:cantSplit/>
        </w:trPr>
        <w:tc>
          <w:tcPr>
            <w:tcW w:w="794" w:type="dxa"/>
          </w:tcPr>
          <w:p w14:paraId="190D95D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93B406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121EE88" w14:textId="106B6585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7E042C" w:rsidRPr="003D1EDE" w14:paraId="2496AA9B" w14:textId="77777777" w:rsidTr="00770165">
        <w:trPr>
          <w:cantSplit/>
        </w:trPr>
        <w:tc>
          <w:tcPr>
            <w:tcW w:w="794" w:type="dxa"/>
          </w:tcPr>
          <w:p w14:paraId="1589E37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E8872D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A2C9900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76D4282D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3AEEF9D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2B226B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71A0962D" w14:textId="77777777" w:rsidTr="00770165">
        <w:trPr>
          <w:cantSplit/>
        </w:trPr>
        <w:tc>
          <w:tcPr>
            <w:tcW w:w="794" w:type="dxa"/>
          </w:tcPr>
          <w:p w14:paraId="44164739" w14:textId="30C17EF2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0214C39A" w14:textId="2D5732DA" w:rsidR="007E042C" w:rsidRPr="003D1EDE" w:rsidRDefault="005035B3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محدوده  نگهداری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مواد غذائی بالقوه خطرناك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در مدت دو ساعت  چقدر می باشد ؟</w:t>
            </w:r>
          </w:p>
        </w:tc>
      </w:tr>
      <w:tr w:rsidR="007E042C" w:rsidRPr="003D1EDE" w14:paraId="7B4DF49A" w14:textId="77777777" w:rsidTr="00770165">
        <w:trPr>
          <w:cantSplit/>
        </w:trPr>
        <w:tc>
          <w:tcPr>
            <w:tcW w:w="794" w:type="dxa"/>
          </w:tcPr>
          <w:p w14:paraId="38AE352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E3942C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5C39593" w14:textId="3DF3EE01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بین 10تا 70درجه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سانتی گراد</w:t>
            </w:r>
          </w:p>
        </w:tc>
      </w:tr>
      <w:tr w:rsidR="007E042C" w:rsidRPr="003D1EDE" w14:paraId="2E54D808" w14:textId="77777777" w:rsidTr="00770165">
        <w:trPr>
          <w:cantSplit/>
        </w:trPr>
        <w:tc>
          <w:tcPr>
            <w:tcW w:w="794" w:type="dxa"/>
          </w:tcPr>
          <w:p w14:paraId="78ADADB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9EECD74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94CB1FC" w14:textId="1AF167A4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بین 0تا 60درجه سانتی گراد</w:t>
            </w:r>
          </w:p>
        </w:tc>
      </w:tr>
      <w:tr w:rsidR="007E042C" w:rsidRPr="003D1EDE" w14:paraId="0BE7611F" w14:textId="77777777" w:rsidTr="00770165">
        <w:trPr>
          <w:cantSplit/>
        </w:trPr>
        <w:tc>
          <w:tcPr>
            <w:tcW w:w="794" w:type="dxa"/>
          </w:tcPr>
          <w:p w14:paraId="07F0695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D05546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08365DB" w14:textId="366BF0A5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بین 5 تا 60 درجه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سانتی گراد</w:t>
            </w:r>
          </w:p>
        </w:tc>
      </w:tr>
      <w:tr w:rsidR="007E042C" w:rsidRPr="003D1EDE" w14:paraId="5FB8C837" w14:textId="77777777" w:rsidTr="00770165">
        <w:trPr>
          <w:cantSplit/>
        </w:trPr>
        <w:tc>
          <w:tcPr>
            <w:tcW w:w="794" w:type="dxa"/>
          </w:tcPr>
          <w:p w14:paraId="46859E9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F21761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1BB765F" w14:textId="5E10C670" w:rsidR="007E042C" w:rsidRPr="003D1EDE" w:rsidRDefault="005035B3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بین 5 تا 70درجه سانتی گراد </w:t>
            </w:r>
          </w:p>
        </w:tc>
      </w:tr>
      <w:tr w:rsidR="007E042C" w:rsidRPr="003D1EDE" w14:paraId="3B49C9EE" w14:textId="77777777" w:rsidTr="00770165">
        <w:trPr>
          <w:cantSplit/>
        </w:trPr>
        <w:tc>
          <w:tcPr>
            <w:tcW w:w="794" w:type="dxa"/>
          </w:tcPr>
          <w:p w14:paraId="4EE5DE8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9737E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1CA010BD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7B15AA1A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76FEA0F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732315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4D1428AC" w14:textId="77777777" w:rsidTr="00770165">
        <w:trPr>
          <w:cantSplit/>
        </w:trPr>
        <w:tc>
          <w:tcPr>
            <w:tcW w:w="794" w:type="dxa"/>
          </w:tcPr>
          <w:p w14:paraId="092BA09C" w14:textId="6A32D56E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18E2BA5C" w14:textId="38F56A68" w:rsidR="007E042C" w:rsidRPr="003D1EDE" w:rsidRDefault="003B06EC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براي گرم گردن مجدد مواد غذایی باید دماي ماده غذایی حداقل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 به دمای ....سانتی گراد به مدت ..... ثانیه برسد ؟</w:t>
            </w:r>
          </w:p>
        </w:tc>
      </w:tr>
      <w:tr w:rsidR="007E042C" w:rsidRPr="003D1EDE" w14:paraId="67946967" w14:textId="77777777" w:rsidTr="00770165">
        <w:trPr>
          <w:cantSplit/>
        </w:trPr>
        <w:tc>
          <w:tcPr>
            <w:tcW w:w="794" w:type="dxa"/>
          </w:tcPr>
          <w:p w14:paraId="196932B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3CC57D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152FBD9" w14:textId="2C562238" w:rsidR="007E042C" w:rsidRPr="003D1EDE" w:rsidRDefault="003B06E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65درجه-10ثانیه</w:t>
            </w:r>
          </w:p>
        </w:tc>
      </w:tr>
      <w:tr w:rsidR="007E042C" w:rsidRPr="003D1EDE" w14:paraId="011A46CD" w14:textId="77777777" w:rsidTr="00770165">
        <w:trPr>
          <w:cantSplit/>
        </w:trPr>
        <w:tc>
          <w:tcPr>
            <w:tcW w:w="794" w:type="dxa"/>
          </w:tcPr>
          <w:p w14:paraId="439C8FC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439D4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4F68A0A" w14:textId="6BA3C047" w:rsidR="007E042C" w:rsidRPr="003D1EDE" w:rsidRDefault="003B06E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 درجه -دو دقیقه</w:t>
            </w:r>
          </w:p>
        </w:tc>
      </w:tr>
      <w:tr w:rsidR="007E042C" w:rsidRPr="003D1EDE" w14:paraId="00492B4C" w14:textId="77777777" w:rsidTr="00770165">
        <w:trPr>
          <w:cantSplit/>
        </w:trPr>
        <w:tc>
          <w:tcPr>
            <w:tcW w:w="794" w:type="dxa"/>
          </w:tcPr>
          <w:p w14:paraId="681ADD8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B20ABE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E52F9E1" w14:textId="3670F260" w:rsidR="007E042C" w:rsidRPr="003D1EDE" w:rsidRDefault="003B06E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70درجه- 10دقیقه</w:t>
            </w:r>
          </w:p>
        </w:tc>
      </w:tr>
      <w:tr w:rsidR="007E042C" w:rsidRPr="003D1EDE" w14:paraId="6F67F3C1" w14:textId="77777777" w:rsidTr="00770165">
        <w:trPr>
          <w:cantSplit/>
        </w:trPr>
        <w:tc>
          <w:tcPr>
            <w:tcW w:w="794" w:type="dxa"/>
          </w:tcPr>
          <w:p w14:paraId="120EAE2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83B895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F11F81A" w14:textId="0F250E89" w:rsidR="007E042C" w:rsidRPr="003D1EDE" w:rsidRDefault="003B06E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65درجه-دودقیقه </w:t>
            </w:r>
          </w:p>
        </w:tc>
      </w:tr>
      <w:tr w:rsidR="007E042C" w:rsidRPr="003D1EDE" w14:paraId="5420CED7" w14:textId="77777777" w:rsidTr="00770165">
        <w:trPr>
          <w:cantSplit/>
        </w:trPr>
        <w:tc>
          <w:tcPr>
            <w:tcW w:w="794" w:type="dxa"/>
          </w:tcPr>
          <w:p w14:paraId="01FF2C2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4C8897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2AEC546F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2E4B8FDF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3114AFC7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A83D7D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6061DC1" w14:textId="77777777" w:rsidTr="00770165">
        <w:trPr>
          <w:cantSplit/>
        </w:trPr>
        <w:tc>
          <w:tcPr>
            <w:tcW w:w="794" w:type="dxa"/>
          </w:tcPr>
          <w:p w14:paraId="23DB1EFA" w14:textId="26A0E55C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413D417D" w14:textId="39FA71B5" w:rsidR="007E042C" w:rsidRPr="003D1EDE" w:rsidRDefault="003F67B5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کدام مورد از الزامات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آماده سازي مواد غذایی در ماکروویو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می باشد؟</w:t>
            </w:r>
          </w:p>
        </w:tc>
      </w:tr>
      <w:tr w:rsidR="007E042C" w:rsidRPr="003D1EDE" w14:paraId="7B1ED56C" w14:textId="77777777" w:rsidTr="00770165">
        <w:trPr>
          <w:cantSplit/>
        </w:trPr>
        <w:tc>
          <w:tcPr>
            <w:tcW w:w="794" w:type="dxa"/>
          </w:tcPr>
          <w:p w14:paraId="13B0664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14FB01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9235273" w14:textId="1BB3EE07" w:rsidR="007E042C" w:rsidRPr="003D1EDE" w:rsidRDefault="003F67B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منظور توزیع گرما در همه قسمت هاي مواد غذایی باید ظرف ماده غذایی در ماکروویو در حال چرخش باشد.</w:t>
            </w:r>
          </w:p>
        </w:tc>
      </w:tr>
      <w:tr w:rsidR="007E042C" w:rsidRPr="003D1EDE" w14:paraId="7A5BDA49" w14:textId="77777777" w:rsidTr="00770165">
        <w:trPr>
          <w:cantSplit/>
        </w:trPr>
        <w:tc>
          <w:tcPr>
            <w:tcW w:w="794" w:type="dxa"/>
          </w:tcPr>
          <w:p w14:paraId="68EE93A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3A384F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3302DDA" w14:textId="1DB23009" w:rsidR="007E042C" w:rsidRPr="003D1EDE" w:rsidRDefault="003F67B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حداقل دما در همه قسمت هاي مواد غذایی به 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>74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درجه سلسیوس برسد</w:t>
            </w:r>
          </w:p>
        </w:tc>
      </w:tr>
      <w:tr w:rsidR="007E042C" w:rsidRPr="003D1EDE" w14:paraId="4DE02298" w14:textId="77777777" w:rsidTr="00770165">
        <w:trPr>
          <w:cantSplit/>
        </w:trPr>
        <w:tc>
          <w:tcPr>
            <w:tcW w:w="794" w:type="dxa"/>
          </w:tcPr>
          <w:p w14:paraId="30D2176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6D8D86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7F2EFA3" w14:textId="009C1B64" w:rsidR="007E042C" w:rsidRPr="003D1EDE" w:rsidRDefault="003F67B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بعد از اتمام پخت غذا به منظور ایجاد تعادل گرمایی در ظرف به مدت 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>2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دقیقه بسته بماند.</w:t>
            </w:r>
          </w:p>
        </w:tc>
      </w:tr>
      <w:tr w:rsidR="007E042C" w:rsidRPr="003D1EDE" w14:paraId="6B251E31" w14:textId="77777777" w:rsidTr="00770165">
        <w:trPr>
          <w:cantSplit/>
        </w:trPr>
        <w:tc>
          <w:tcPr>
            <w:tcW w:w="794" w:type="dxa"/>
          </w:tcPr>
          <w:p w14:paraId="2A9C0E0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D27F6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96E64FE" w14:textId="20E28B04" w:rsidR="007E042C" w:rsidRPr="003D1EDE" w:rsidRDefault="003F67B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تمام موارد </w:t>
            </w:r>
          </w:p>
        </w:tc>
      </w:tr>
      <w:tr w:rsidR="007E042C" w:rsidRPr="003D1EDE" w14:paraId="1757A3CA" w14:textId="77777777" w:rsidTr="00770165">
        <w:trPr>
          <w:cantSplit/>
        </w:trPr>
        <w:tc>
          <w:tcPr>
            <w:tcW w:w="794" w:type="dxa"/>
          </w:tcPr>
          <w:p w14:paraId="0A04274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648538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2460CFE8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4D5DFDDD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576E747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93778B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4143B38" w14:textId="77777777" w:rsidTr="00770165">
        <w:trPr>
          <w:cantSplit/>
        </w:trPr>
        <w:tc>
          <w:tcPr>
            <w:tcW w:w="794" w:type="dxa"/>
          </w:tcPr>
          <w:p w14:paraId="29E0F68E" w14:textId="5B223C26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07243BBB" w14:textId="624531C5" w:rsidR="007E042C" w:rsidRPr="003D1EDE" w:rsidRDefault="00A84B69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فریزرها و سردخانه هاي ویژه نگهداري فرآورده هاي پروتئینی با منشا دامی (گوشت، مرغ و ماهی) باید قادر به تامین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چند درجه سانتی گراد باشد؟</w:t>
            </w:r>
          </w:p>
        </w:tc>
      </w:tr>
      <w:tr w:rsidR="007E042C" w:rsidRPr="003D1EDE" w14:paraId="3A5EB50A" w14:textId="77777777" w:rsidTr="00770165">
        <w:trPr>
          <w:cantSplit/>
        </w:trPr>
        <w:tc>
          <w:tcPr>
            <w:tcW w:w="794" w:type="dxa"/>
          </w:tcPr>
          <w:p w14:paraId="6730955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DE9ED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081B08B" w14:textId="1998FE9F" w:rsidR="007E042C" w:rsidRPr="003D1EDE" w:rsidRDefault="00A84B6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-18تا -24</w:t>
            </w:r>
          </w:p>
        </w:tc>
      </w:tr>
      <w:tr w:rsidR="007E042C" w:rsidRPr="003D1EDE" w14:paraId="3DFFB61F" w14:textId="77777777" w:rsidTr="00770165">
        <w:trPr>
          <w:cantSplit/>
        </w:trPr>
        <w:tc>
          <w:tcPr>
            <w:tcW w:w="794" w:type="dxa"/>
          </w:tcPr>
          <w:p w14:paraId="5E5413E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A8B710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27B4480" w14:textId="5941825B" w:rsidR="007E042C" w:rsidRPr="003D1EDE" w:rsidRDefault="00A84B6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-10تا -20</w:t>
            </w:r>
          </w:p>
        </w:tc>
      </w:tr>
      <w:tr w:rsidR="007E042C" w:rsidRPr="003D1EDE" w14:paraId="5B1E3F19" w14:textId="77777777" w:rsidTr="00770165">
        <w:trPr>
          <w:cantSplit/>
        </w:trPr>
        <w:tc>
          <w:tcPr>
            <w:tcW w:w="794" w:type="dxa"/>
          </w:tcPr>
          <w:p w14:paraId="15FA920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8C0534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546E079" w14:textId="4EF2050E" w:rsidR="007E042C" w:rsidRPr="003D1EDE" w:rsidRDefault="00A84B6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-18تا -20</w:t>
            </w:r>
          </w:p>
        </w:tc>
      </w:tr>
      <w:tr w:rsidR="007E042C" w:rsidRPr="003D1EDE" w14:paraId="4FEA1DEB" w14:textId="77777777" w:rsidTr="00770165">
        <w:trPr>
          <w:cantSplit/>
        </w:trPr>
        <w:tc>
          <w:tcPr>
            <w:tcW w:w="794" w:type="dxa"/>
          </w:tcPr>
          <w:p w14:paraId="3267845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84BCFE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F7468ED" w14:textId="7463204E" w:rsidR="007E042C" w:rsidRPr="003D1EDE" w:rsidRDefault="00A84B6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-10تا -24</w:t>
            </w:r>
          </w:p>
        </w:tc>
      </w:tr>
      <w:tr w:rsidR="007E042C" w:rsidRPr="003D1EDE" w14:paraId="774DF397" w14:textId="77777777" w:rsidTr="00770165">
        <w:trPr>
          <w:cantSplit/>
        </w:trPr>
        <w:tc>
          <w:tcPr>
            <w:tcW w:w="794" w:type="dxa"/>
          </w:tcPr>
          <w:p w14:paraId="638AA7B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504402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02FE6BB6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1EB13FE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3C876C28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4D1353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0BA7EC44" w14:textId="77777777" w:rsidTr="00770165">
        <w:trPr>
          <w:cantSplit/>
        </w:trPr>
        <w:tc>
          <w:tcPr>
            <w:tcW w:w="794" w:type="dxa"/>
          </w:tcPr>
          <w:p w14:paraId="426AE3FF" w14:textId="49580A9F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7B086216" w14:textId="3AAB46D3" w:rsidR="007E042C" w:rsidRPr="003D1EDE" w:rsidRDefault="0036231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دماي یخچال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نگهداری مواد غذایی </w:t>
            </w: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باید بین 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.....</w:t>
            </w: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درجه سلسیوس باشد.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؟</w:t>
            </w:r>
          </w:p>
        </w:tc>
      </w:tr>
      <w:tr w:rsidR="007E042C" w:rsidRPr="003D1EDE" w14:paraId="5A298068" w14:textId="77777777" w:rsidTr="00770165">
        <w:trPr>
          <w:cantSplit/>
        </w:trPr>
        <w:tc>
          <w:tcPr>
            <w:tcW w:w="794" w:type="dxa"/>
          </w:tcPr>
          <w:p w14:paraId="441FB35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F30B54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AA72B00" w14:textId="49E08C6B" w:rsidR="007E042C" w:rsidRPr="003D1EDE" w:rsidRDefault="0036231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0تا 10</w:t>
            </w:r>
          </w:p>
        </w:tc>
      </w:tr>
      <w:tr w:rsidR="007E042C" w:rsidRPr="003D1EDE" w14:paraId="37A36F7F" w14:textId="77777777" w:rsidTr="00770165">
        <w:trPr>
          <w:cantSplit/>
        </w:trPr>
        <w:tc>
          <w:tcPr>
            <w:tcW w:w="794" w:type="dxa"/>
          </w:tcPr>
          <w:p w14:paraId="052FF4B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BCBEFA4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9B53447" w14:textId="1C25EE89" w:rsidR="007E042C" w:rsidRPr="003D1EDE" w:rsidRDefault="0036231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0تا 8</w:t>
            </w:r>
          </w:p>
        </w:tc>
      </w:tr>
      <w:tr w:rsidR="007E042C" w:rsidRPr="003D1EDE" w14:paraId="487AD538" w14:textId="77777777" w:rsidTr="00770165">
        <w:trPr>
          <w:cantSplit/>
        </w:trPr>
        <w:tc>
          <w:tcPr>
            <w:tcW w:w="794" w:type="dxa"/>
          </w:tcPr>
          <w:p w14:paraId="13F91D9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6F154D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350A948" w14:textId="14F21124" w:rsidR="007E042C" w:rsidRPr="003D1EDE" w:rsidRDefault="0036231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2تا 4</w:t>
            </w:r>
          </w:p>
        </w:tc>
      </w:tr>
      <w:tr w:rsidR="007E042C" w:rsidRPr="003D1EDE" w14:paraId="2F10E857" w14:textId="77777777" w:rsidTr="00770165">
        <w:trPr>
          <w:cantSplit/>
        </w:trPr>
        <w:tc>
          <w:tcPr>
            <w:tcW w:w="794" w:type="dxa"/>
          </w:tcPr>
          <w:p w14:paraId="2B52A9A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D4424A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A3E9CC4" w14:textId="44BDD82A" w:rsidR="007E042C" w:rsidRPr="003D1EDE" w:rsidRDefault="0036231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0تا 4</w:t>
            </w:r>
          </w:p>
        </w:tc>
      </w:tr>
      <w:tr w:rsidR="007E042C" w:rsidRPr="003D1EDE" w14:paraId="51A115BC" w14:textId="77777777" w:rsidTr="00770165">
        <w:trPr>
          <w:cantSplit/>
        </w:trPr>
        <w:tc>
          <w:tcPr>
            <w:tcW w:w="794" w:type="dxa"/>
          </w:tcPr>
          <w:p w14:paraId="36AE22F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80B4B3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35F5D34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EB69772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68DA5D1D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3314ED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712FFFA0" w14:textId="77777777" w:rsidTr="00770165">
        <w:trPr>
          <w:cantSplit/>
        </w:trPr>
        <w:tc>
          <w:tcPr>
            <w:tcW w:w="794" w:type="dxa"/>
          </w:tcPr>
          <w:p w14:paraId="6DDCD7F6" w14:textId="767B2389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195BC8B8" w14:textId="3DB53C52" w:rsidR="007E042C" w:rsidRPr="003D1EDE" w:rsidRDefault="00DD522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دماسنج هایی که جهت اندازه گیري دماي هواي واحدهاي سردکننده یا یخچال ها استفاده می شود بایستی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در چه ارتفاعی از یخچال نصب شوند ؟</w:t>
            </w:r>
          </w:p>
        </w:tc>
      </w:tr>
      <w:tr w:rsidR="007E042C" w:rsidRPr="003D1EDE" w14:paraId="5E019DC6" w14:textId="77777777" w:rsidTr="00770165">
        <w:trPr>
          <w:cantSplit/>
        </w:trPr>
        <w:tc>
          <w:tcPr>
            <w:tcW w:w="794" w:type="dxa"/>
          </w:tcPr>
          <w:p w14:paraId="596E939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220C214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DC231E9" w14:textId="34B11C2D" w:rsidR="007E042C" w:rsidRPr="003D1EDE" w:rsidRDefault="00DD522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یک سوم پایینی </w:t>
            </w:r>
          </w:p>
        </w:tc>
      </w:tr>
      <w:tr w:rsidR="007E042C" w:rsidRPr="003D1EDE" w14:paraId="42331FC6" w14:textId="77777777" w:rsidTr="00770165">
        <w:trPr>
          <w:cantSplit/>
        </w:trPr>
        <w:tc>
          <w:tcPr>
            <w:tcW w:w="794" w:type="dxa"/>
          </w:tcPr>
          <w:p w14:paraId="7F0E958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D8AA19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A6650B5" w14:textId="4E02425D" w:rsidR="007E042C" w:rsidRPr="003D1EDE" w:rsidRDefault="00DD522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دو سوم بالایی</w:t>
            </w:r>
          </w:p>
        </w:tc>
      </w:tr>
      <w:tr w:rsidR="007E042C" w:rsidRPr="003D1EDE" w14:paraId="2120A138" w14:textId="77777777" w:rsidTr="00770165">
        <w:trPr>
          <w:cantSplit/>
        </w:trPr>
        <w:tc>
          <w:tcPr>
            <w:tcW w:w="794" w:type="dxa"/>
          </w:tcPr>
          <w:p w14:paraId="3E56B7A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FD19CB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776517A" w14:textId="71283CDE" w:rsidR="007E042C" w:rsidRPr="003D1EDE" w:rsidRDefault="00DD522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سوم بالایی</w:t>
            </w:r>
          </w:p>
        </w:tc>
      </w:tr>
      <w:tr w:rsidR="007E042C" w:rsidRPr="003D1EDE" w14:paraId="54932DD7" w14:textId="77777777" w:rsidTr="00770165">
        <w:trPr>
          <w:cantSplit/>
        </w:trPr>
        <w:tc>
          <w:tcPr>
            <w:tcW w:w="794" w:type="dxa"/>
          </w:tcPr>
          <w:p w14:paraId="7BD5AA6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EF6E8B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14A906A" w14:textId="2931D1B4" w:rsidR="007E042C" w:rsidRPr="003D1EDE" w:rsidRDefault="00DD522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دو سوم پایینی </w:t>
            </w:r>
          </w:p>
        </w:tc>
      </w:tr>
      <w:tr w:rsidR="007E042C" w:rsidRPr="003D1EDE" w14:paraId="56D9DFC1" w14:textId="77777777" w:rsidTr="00770165">
        <w:trPr>
          <w:cantSplit/>
        </w:trPr>
        <w:tc>
          <w:tcPr>
            <w:tcW w:w="794" w:type="dxa"/>
          </w:tcPr>
          <w:p w14:paraId="2D526A5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C6989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2419412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17CA3C3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387C97DE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DAF884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01153F1" w14:textId="77777777" w:rsidTr="00770165">
        <w:trPr>
          <w:cantSplit/>
        </w:trPr>
        <w:tc>
          <w:tcPr>
            <w:tcW w:w="794" w:type="dxa"/>
          </w:tcPr>
          <w:p w14:paraId="35A35871" w14:textId="79F02AA8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3B7058F4" w14:textId="4744C3C3" w:rsidR="007E042C" w:rsidRPr="003D1EDE" w:rsidRDefault="00FF31A8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جنس سطوح و ظروفی که مواد غذایی در ارتباط مستقیم با آن است باید داراي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کدام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شرایط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باشد؟</w:t>
            </w:r>
          </w:p>
        </w:tc>
      </w:tr>
      <w:tr w:rsidR="007E042C" w:rsidRPr="003D1EDE" w14:paraId="1C21FC88" w14:textId="77777777" w:rsidTr="00770165">
        <w:trPr>
          <w:cantSplit/>
        </w:trPr>
        <w:tc>
          <w:tcPr>
            <w:tcW w:w="794" w:type="dxa"/>
          </w:tcPr>
          <w:p w14:paraId="13CE337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986FA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B0078AB" w14:textId="3DE88825" w:rsidR="007E042C" w:rsidRPr="003D1EDE" w:rsidRDefault="00FF31A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داراي سطح صاف و به آسانی قابل تمیز کردن</w:t>
            </w:r>
          </w:p>
        </w:tc>
      </w:tr>
      <w:tr w:rsidR="007E042C" w:rsidRPr="003D1EDE" w14:paraId="2F6E5701" w14:textId="77777777" w:rsidTr="00770165">
        <w:trPr>
          <w:cantSplit/>
        </w:trPr>
        <w:tc>
          <w:tcPr>
            <w:tcW w:w="794" w:type="dxa"/>
          </w:tcPr>
          <w:p w14:paraId="5EE1C10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5B6F84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7602B6A" w14:textId="703B5D09" w:rsidR="007E042C" w:rsidRPr="003D1EDE" w:rsidRDefault="00FF31A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 دوام</w:t>
            </w:r>
          </w:p>
        </w:tc>
      </w:tr>
      <w:tr w:rsidR="007E042C" w:rsidRPr="003D1EDE" w14:paraId="2F5CE61C" w14:textId="77777777" w:rsidTr="00770165">
        <w:trPr>
          <w:cantSplit/>
        </w:trPr>
        <w:tc>
          <w:tcPr>
            <w:tcW w:w="794" w:type="dxa"/>
          </w:tcPr>
          <w:p w14:paraId="370C7E8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55DFD1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1C36094" w14:textId="2C8A2A13" w:rsidR="007E042C" w:rsidRPr="003D1EDE" w:rsidRDefault="00FF31A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فاقد زاویه هاي داخلی تیز، گوشه، کنار و شکاف باشد</w:t>
            </w:r>
          </w:p>
        </w:tc>
      </w:tr>
      <w:tr w:rsidR="007E042C" w:rsidRPr="003D1EDE" w14:paraId="70ABEDDC" w14:textId="77777777" w:rsidTr="00770165">
        <w:trPr>
          <w:cantSplit/>
        </w:trPr>
        <w:tc>
          <w:tcPr>
            <w:tcW w:w="794" w:type="dxa"/>
          </w:tcPr>
          <w:p w14:paraId="19F4799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2E88EC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EB99593" w14:textId="4C3129C9" w:rsidR="007E042C" w:rsidRPr="003D1EDE" w:rsidRDefault="00FF31A8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7E042C" w:rsidRPr="003D1EDE" w14:paraId="2B543F67" w14:textId="77777777" w:rsidTr="00770165">
        <w:trPr>
          <w:cantSplit/>
        </w:trPr>
        <w:tc>
          <w:tcPr>
            <w:tcW w:w="794" w:type="dxa"/>
          </w:tcPr>
          <w:p w14:paraId="0ED0F96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FB9372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1BDE4152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3DA402F7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B4F9D53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5345A7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2FBCCCF" w14:textId="77777777" w:rsidTr="00770165">
        <w:trPr>
          <w:cantSplit/>
        </w:trPr>
        <w:tc>
          <w:tcPr>
            <w:tcW w:w="794" w:type="dxa"/>
          </w:tcPr>
          <w:p w14:paraId="58129BC4" w14:textId="03523846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45A98262" w14:textId="0433770B" w:rsidR="007E042C" w:rsidRPr="003D1EDE" w:rsidRDefault="00050B81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در استفاده از ظروف مسی برای مواد غذایی صحیح می باشد ؟</w:t>
            </w:r>
          </w:p>
        </w:tc>
      </w:tr>
      <w:tr w:rsidR="007E042C" w:rsidRPr="003D1EDE" w14:paraId="66AA7E26" w14:textId="77777777" w:rsidTr="00770165">
        <w:trPr>
          <w:cantSplit/>
        </w:trPr>
        <w:tc>
          <w:tcPr>
            <w:tcW w:w="794" w:type="dxa"/>
          </w:tcPr>
          <w:p w14:paraId="60ECE78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B7C21E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42E7E27" w14:textId="7B28EC28" w:rsidR="007E042C" w:rsidRPr="003D1EDE" w:rsidRDefault="00050B81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مطلقا"ممنوع می باشد.</w:t>
            </w:r>
          </w:p>
        </w:tc>
      </w:tr>
      <w:tr w:rsidR="007E042C" w:rsidRPr="003D1EDE" w14:paraId="588E1296" w14:textId="77777777" w:rsidTr="00770165">
        <w:trPr>
          <w:cantSplit/>
        </w:trPr>
        <w:tc>
          <w:tcPr>
            <w:tcW w:w="794" w:type="dxa"/>
          </w:tcPr>
          <w:p w14:paraId="35B66BC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2522B7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55AD445" w14:textId="19E95020" w:rsidR="007E042C" w:rsidRPr="003D1EDE" w:rsidRDefault="00050B81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مواردي که ظروف مسی با روش مناسب و با فلزاتی از قبیل قلع، استیل و نیکل پوشش داده شده اند بلامانع است</w:t>
            </w:r>
          </w:p>
        </w:tc>
      </w:tr>
      <w:tr w:rsidR="007E042C" w:rsidRPr="003D1EDE" w14:paraId="18F5891B" w14:textId="77777777" w:rsidTr="00770165">
        <w:trPr>
          <w:cantSplit/>
        </w:trPr>
        <w:tc>
          <w:tcPr>
            <w:tcW w:w="794" w:type="dxa"/>
          </w:tcPr>
          <w:p w14:paraId="5D6BF52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1A9ED1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EFA0744" w14:textId="58ACB86F" w:rsidR="007E042C" w:rsidRPr="003D1EDE" w:rsidRDefault="00050B81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مجاز می باشد .</w:t>
            </w:r>
          </w:p>
        </w:tc>
      </w:tr>
      <w:tr w:rsidR="007E042C" w:rsidRPr="003D1EDE" w14:paraId="0292AAEE" w14:textId="77777777" w:rsidTr="00770165">
        <w:trPr>
          <w:cantSplit/>
        </w:trPr>
        <w:tc>
          <w:tcPr>
            <w:tcW w:w="794" w:type="dxa"/>
          </w:tcPr>
          <w:p w14:paraId="1E999CA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61AEC2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1E2BDA8" w14:textId="18515C1D" w:rsidR="007E042C" w:rsidRPr="003D1EDE" w:rsidRDefault="00050B81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فقط برای غذاهای سرد مجاز می باشد .</w:t>
            </w:r>
          </w:p>
        </w:tc>
      </w:tr>
      <w:tr w:rsidR="007E042C" w:rsidRPr="003D1EDE" w14:paraId="0B914C94" w14:textId="77777777" w:rsidTr="00770165">
        <w:trPr>
          <w:cantSplit/>
        </w:trPr>
        <w:tc>
          <w:tcPr>
            <w:tcW w:w="794" w:type="dxa"/>
          </w:tcPr>
          <w:p w14:paraId="4FB4183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11F92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C553142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0E5854C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67110913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961D0F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AED2758" w14:textId="77777777" w:rsidTr="00770165">
        <w:trPr>
          <w:cantSplit/>
        </w:trPr>
        <w:tc>
          <w:tcPr>
            <w:tcW w:w="794" w:type="dxa"/>
          </w:tcPr>
          <w:p w14:paraId="0037549C" w14:textId="7BE10F99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00140414" w14:textId="1675F69D" w:rsidR="007E042C" w:rsidRPr="003D1EDE" w:rsidRDefault="00F534ED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از الزامات ظروف خمیر گیر می باشد ؟</w:t>
            </w:r>
          </w:p>
        </w:tc>
      </w:tr>
      <w:tr w:rsidR="007E042C" w:rsidRPr="003D1EDE" w14:paraId="285D64DF" w14:textId="77777777" w:rsidTr="00770165">
        <w:trPr>
          <w:cantSplit/>
        </w:trPr>
        <w:tc>
          <w:tcPr>
            <w:tcW w:w="794" w:type="dxa"/>
          </w:tcPr>
          <w:p w14:paraId="170B17A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F979AD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61B1766" w14:textId="3668D387" w:rsidR="007E042C" w:rsidRPr="003D1EDE" w:rsidRDefault="00F534E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صاف و تمیز</w:t>
            </w:r>
          </w:p>
        </w:tc>
      </w:tr>
      <w:tr w:rsidR="007E042C" w:rsidRPr="003D1EDE" w14:paraId="33963C69" w14:textId="77777777" w:rsidTr="00770165">
        <w:trPr>
          <w:cantSplit/>
        </w:trPr>
        <w:tc>
          <w:tcPr>
            <w:tcW w:w="794" w:type="dxa"/>
          </w:tcPr>
          <w:p w14:paraId="21F3770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42B4F3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C89F559" w14:textId="3E7BFE4D" w:rsidR="007E042C" w:rsidRPr="003D1EDE" w:rsidRDefault="00F534E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شیر آب سرد و گرم در بالا</w:t>
            </w:r>
          </w:p>
        </w:tc>
      </w:tr>
      <w:tr w:rsidR="007E042C" w:rsidRPr="003D1EDE" w14:paraId="697958F8" w14:textId="77777777" w:rsidTr="00770165">
        <w:trPr>
          <w:cantSplit/>
        </w:trPr>
        <w:tc>
          <w:tcPr>
            <w:tcW w:w="794" w:type="dxa"/>
          </w:tcPr>
          <w:p w14:paraId="2598634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224B00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4818FE0" w14:textId="447B5064" w:rsidR="007E042C" w:rsidRPr="003D1EDE" w:rsidRDefault="00F534E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بدون درز</w:t>
            </w:r>
          </w:p>
        </w:tc>
      </w:tr>
      <w:tr w:rsidR="007E042C" w:rsidRPr="003D1EDE" w14:paraId="4BBA56B7" w14:textId="77777777" w:rsidTr="00770165">
        <w:trPr>
          <w:cantSplit/>
        </w:trPr>
        <w:tc>
          <w:tcPr>
            <w:tcW w:w="794" w:type="dxa"/>
          </w:tcPr>
          <w:p w14:paraId="6F56FEB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7762CB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B9E1C8F" w14:textId="1A8BF1D9" w:rsidR="007E042C" w:rsidRPr="003D1EDE" w:rsidRDefault="00F534E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تمام موارد</w:t>
            </w:r>
          </w:p>
        </w:tc>
      </w:tr>
      <w:tr w:rsidR="007E042C" w:rsidRPr="003D1EDE" w14:paraId="631BBFDF" w14:textId="77777777" w:rsidTr="00770165">
        <w:trPr>
          <w:cantSplit/>
        </w:trPr>
        <w:tc>
          <w:tcPr>
            <w:tcW w:w="794" w:type="dxa"/>
          </w:tcPr>
          <w:p w14:paraId="469D903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B31AE6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4F64710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2A6DBCE8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39B3B0B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34ECD1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76D2AA5" w14:textId="77777777" w:rsidTr="00770165">
        <w:trPr>
          <w:cantSplit/>
        </w:trPr>
        <w:tc>
          <w:tcPr>
            <w:tcW w:w="794" w:type="dxa"/>
          </w:tcPr>
          <w:p w14:paraId="4EF4E5D9" w14:textId="673F0AFF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5F6CAE72" w14:textId="52B63E11" w:rsidR="007E042C" w:rsidRPr="00853CBD" w:rsidRDefault="00AF100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sz w:val="22"/>
                <w:rtl/>
                <w:lang w:bidi="fa-IR"/>
              </w:rPr>
            </w:pPr>
            <w:r w:rsidRPr="00853CBD">
              <w:rPr>
                <w:rStyle w:val="StyleComplexNazanin"/>
                <w:rFonts w:asciiTheme="majorBidi" w:hAnsiTheme="majorBidi" w:cs="B Nazanin" w:hint="cs"/>
                <w:b/>
                <w:bCs/>
                <w:sz w:val="22"/>
                <w:rtl/>
                <w:lang w:bidi="fa-IR"/>
              </w:rPr>
              <w:t>کدام جمله صحیح نمی باشد ؟</w:t>
            </w:r>
          </w:p>
        </w:tc>
      </w:tr>
      <w:tr w:rsidR="007E042C" w:rsidRPr="003D1EDE" w14:paraId="38497255" w14:textId="77777777" w:rsidTr="00770165">
        <w:trPr>
          <w:cantSplit/>
        </w:trPr>
        <w:tc>
          <w:tcPr>
            <w:tcW w:w="794" w:type="dxa"/>
          </w:tcPr>
          <w:p w14:paraId="6209F6F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354920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E734C78" w14:textId="7B0623C4" w:rsidR="007E042C" w:rsidRPr="003D1EDE" w:rsidRDefault="00AF100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باید از تخته برش جداگانه براي خرد کردن یا برش دادن مواد غذایی خام و مواد غذایی پخته یا آماده مصرف استفاده گردد.</w:t>
            </w:r>
          </w:p>
        </w:tc>
      </w:tr>
      <w:tr w:rsidR="007E042C" w:rsidRPr="003D1EDE" w14:paraId="3DDA8B9E" w14:textId="77777777" w:rsidTr="00770165">
        <w:trPr>
          <w:cantSplit/>
        </w:trPr>
        <w:tc>
          <w:tcPr>
            <w:tcW w:w="794" w:type="dxa"/>
          </w:tcPr>
          <w:p w14:paraId="74B3FF7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5B86B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A4BED47" w14:textId="1EAB1A43" w:rsidR="007E042C" w:rsidRPr="003D1EDE" w:rsidRDefault="00AF100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تخته برش باید بعد از استفاده با آب گرم و دترجنت شستشو داده شود و سپس گندزدایی و آبکشی گردد.</w:t>
            </w:r>
          </w:p>
        </w:tc>
      </w:tr>
      <w:tr w:rsidR="007E042C" w:rsidRPr="003D1EDE" w14:paraId="1948CBB8" w14:textId="77777777" w:rsidTr="00770165">
        <w:trPr>
          <w:cantSplit/>
        </w:trPr>
        <w:tc>
          <w:tcPr>
            <w:tcW w:w="794" w:type="dxa"/>
          </w:tcPr>
          <w:p w14:paraId="042B098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2199E2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BD4AEF6" w14:textId="1ED221E3" w:rsidR="007E042C" w:rsidRPr="003D1EDE" w:rsidRDefault="00AF100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 از چوب، فایبر گلاس و سایر تخته هاي مناسب براي مواد غذایی(</w:t>
            </w:r>
            <w:r w:rsidRPr="003D1EDE">
              <w:rPr>
                <w:rStyle w:val="StyleComplexNazanin"/>
                <w:rFonts w:asciiTheme="majorBidi" w:hAnsiTheme="majorBidi" w:cs="B Nazanin"/>
                <w:lang w:bidi="fa-IR"/>
              </w:rPr>
              <w:t>Food grade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) به عنوان تخته برش مجاز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می باشد.</w:t>
            </w:r>
          </w:p>
        </w:tc>
      </w:tr>
      <w:tr w:rsidR="007E042C" w:rsidRPr="003D1EDE" w14:paraId="371A6A47" w14:textId="77777777" w:rsidTr="00770165">
        <w:trPr>
          <w:cantSplit/>
        </w:trPr>
        <w:tc>
          <w:tcPr>
            <w:tcW w:w="794" w:type="dxa"/>
          </w:tcPr>
          <w:p w14:paraId="18BC0CB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1417FA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8CB376F" w14:textId="4C608404" w:rsidR="007E042C" w:rsidRPr="003D1EDE" w:rsidRDefault="00AF100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تخته ها یا سطوح برش و کُنده کار که خراشیده شده اند و داراي ترك و شکاف می باشد، باید مجدداًسطح آن برش داده شود</w:t>
            </w:r>
          </w:p>
        </w:tc>
      </w:tr>
      <w:tr w:rsidR="007E042C" w:rsidRPr="003D1EDE" w14:paraId="7737C5D0" w14:textId="77777777" w:rsidTr="00770165">
        <w:trPr>
          <w:cantSplit/>
        </w:trPr>
        <w:tc>
          <w:tcPr>
            <w:tcW w:w="794" w:type="dxa"/>
          </w:tcPr>
          <w:p w14:paraId="0B6BF9A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54C5DF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28501751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BC919D9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239AD78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C092B5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5932AE1" w14:textId="77777777" w:rsidTr="00770165">
        <w:trPr>
          <w:cantSplit/>
        </w:trPr>
        <w:tc>
          <w:tcPr>
            <w:tcW w:w="794" w:type="dxa"/>
          </w:tcPr>
          <w:p w14:paraId="1CF18090" w14:textId="2553BCCF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12745FFD" w14:textId="5CFBCB96" w:rsidR="007E042C" w:rsidRPr="00853CBD" w:rsidRDefault="00496C7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sz w:val="22"/>
                <w:rtl/>
                <w:lang w:bidi="fa-IR"/>
              </w:rPr>
            </w:pPr>
            <w:r w:rsidRPr="00853CBD">
              <w:rPr>
                <w:rStyle w:val="StyleComplexNazanin"/>
                <w:rFonts w:asciiTheme="majorBidi" w:hAnsiTheme="majorBidi" w:cs="B Nazanin" w:hint="cs"/>
                <w:b/>
                <w:bCs/>
                <w:sz w:val="22"/>
                <w:rtl/>
                <w:lang w:bidi="fa-IR"/>
              </w:rPr>
              <w:t>استفاده از کدام یک از موارد زیر برای پوشش و آستر کمد ها و قفسه ها مجاز می باشد؟</w:t>
            </w:r>
          </w:p>
        </w:tc>
      </w:tr>
      <w:tr w:rsidR="007E042C" w:rsidRPr="003D1EDE" w14:paraId="154F5C2F" w14:textId="77777777" w:rsidTr="00770165">
        <w:trPr>
          <w:cantSplit/>
        </w:trPr>
        <w:tc>
          <w:tcPr>
            <w:tcW w:w="794" w:type="dxa"/>
          </w:tcPr>
          <w:p w14:paraId="49E0B58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CA0FA4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6AF11EC" w14:textId="7C04F949" w:rsidR="007E042C" w:rsidRPr="003D1EDE" w:rsidRDefault="00496C7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کاغذ </w:t>
            </w:r>
          </w:p>
        </w:tc>
      </w:tr>
      <w:tr w:rsidR="007E042C" w:rsidRPr="003D1EDE" w14:paraId="351E5662" w14:textId="77777777" w:rsidTr="00770165">
        <w:trPr>
          <w:cantSplit/>
        </w:trPr>
        <w:tc>
          <w:tcPr>
            <w:tcW w:w="794" w:type="dxa"/>
          </w:tcPr>
          <w:p w14:paraId="20903B9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849B78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F12F3C4" w14:textId="09A3B50E" w:rsidR="007E042C" w:rsidRPr="003D1EDE" w:rsidRDefault="00496C7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پارچه</w:t>
            </w:r>
          </w:p>
        </w:tc>
      </w:tr>
      <w:tr w:rsidR="007E042C" w:rsidRPr="003D1EDE" w14:paraId="6D4B8384" w14:textId="77777777" w:rsidTr="00770165">
        <w:trPr>
          <w:cantSplit/>
        </w:trPr>
        <w:tc>
          <w:tcPr>
            <w:tcW w:w="794" w:type="dxa"/>
          </w:tcPr>
          <w:p w14:paraId="67E4BF9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96394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7212314" w14:textId="3969D351" w:rsidR="007E042C" w:rsidRPr="003D1EDE" w:rsidRDefault="00496C7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روزنامه </w:t>
            </w:r>
          </w:p>
        </w:tc>
      </w:tr>
      <w:tr w:rsidR="007E042C" w:rsidRPr="003D1EDE" w14:paraId="5DDF4F88" w14:textId="77777777" w:rsidTr="00770165">
        <w:trPr>
          <w:cantSplit/>
        </w:trPr>
        <w:tc>
          <w:tcPr>
            <w:tcW w:w="794" w:type="dxa"/>
          </w:tcPr>
          <w:p w14:paraId="0501433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C7C239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16E41CD" w14:textId="2F72490A" w:rsidR="007E042C" w:rsidRPr="003D1EDE" w:rsidRDefault="00496C7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هیچ کدام </w:t>
            </w:r>
          </w:p>
        </w:tc>
      </w:tr>
      <w:tr w:rsidR="007E042C" w:rsidRPr="003D1EDE" w14:paraId="519E5F5A" w14:textId="77777777" w:rsidTr="00770165">
        <w:trPr>
          <w:cantSplit/>
        </w:trPr>
        <w:tc>
          <w:tcPr>
            <w:tcW w:w="794" w:type="dxa"/>
          </w:tcPr>
          <w:p w14:paraId="5AFAEA1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F49FAB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A56E270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62D02CD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3E7A697A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2D33E6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80A1735" w14:textId="77777777" w:rsidTr="00770165">
        <w:trPr>
          <w:cantSplit/>
        </w:trPr>
        <w:tc>
          <w:tcPr>
            <w:tcW w:w="794" w:type="dxa"/>
          </w:tcPr>
          <w:p w14:paraId="17D1633E" w14:textId="5E6CD54A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5E5B1A3A" w14:textId="1A9A2D67" w:rsidR="007E042C" w:rsidRPr="003D1EDE" w:rsidRDefault="008153D2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آب مورد استفاده</w:t>
            </w:r>
            <w:r w:rsidR="0038419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مراکز تهیه و توزیع مواد غذایی بایستی دارای کدام استاندارد باشد ؟</w:t>
            </w:r>
          </w:p>
        </w:tc>
      </w:tr>
      <w:tr w:rsidR="007E042C" w:rsidRPr="003D1EDE" w14:paraId="1564D271" w14:textId="77777777" w:rsidTr="00770165">
        <w:trPr>
          <w:cantSplit/>
        </w:trPr>
        <w:tc>
          <w:tcPr>
            <w:tcW w:w="794" w:type="dxa"/>
          </w:tcPr>
          <w:p w14:paraId="66293AE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6C6547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1A22B53" w14:textId="4A410882" w:rsidR="007E042C" w:rsidRPr="003D1EDE" w:rsidRDefault="008153D2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1053</w:t>
            </w:r>
          </w:p>
        </w:tc>
      </w:tr>
      <w:tr w:rsidR="007E042C" w:rsidRPr="003D1EDE" w14:paraId="55177DFF" w14:textId="77777777" w:rsidTr="00770165">
        <w:trPr>
          <w:cantSplit/>
        </w:trPr>
        <w:tc>
          <w:tcPr>
            <w:tcW w:w="794" w:type="dxa"/>
          </w:tcPr>
          <w:p w14:paraId="57E9F0D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4CA813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7CBEB88" w14:textId="4178EC03" w:rsidR="007E042C" w:rsidRPr="003D1EDE" w:rsidRDefault="008153D2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1011</w:t>
            </w:r>
          </w:p>
        </w:tc>
      </w:tr>
      <w:tr w:rsidR="007E042C" w:rsidRPr="003D1EDE" w14:paraId="242B76A3" w14:textId="77777777" w:rsidTr="00770165">
        <w:trPr>
          <w:cantSplit/>
        </w:trPr>
        <w:tc>
          <w:tcPr>
            <w:tcW w:w="794" w:type="dxa"/>
          </w:tcPr>
          <w:p w14:paraId="0149855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C8C3A8E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AAF5A64" w14:textId="08FB716D" w:rsidR="007E042C" w:rsidRPr="003D1EDE" w:rsidRDefault="008153D2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هیچکدام </w:t>
            </w:r>
          </w:p>
        </w:tc>
      </w:tr>
      <w:tr w:rsidR="007E042C" w:rsidRPr="003D1EDE" w14:paraId="3F82EA76" w14:textId="77777777" w:rsidTr="00770165">
        <w:trPr>
          <w:cantSplit/>
        </w:trPr>
        <w:tc>
          <w:tcPr>
            <w:tcW w:w="794" w:type="dxa"/>
          </w:tcPr>
          <w:p w14:paraId="3273098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2426B3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9182CFE" w14:textId="244047DC" w:rsidR="007E042C" w:rsidRPr="003D1EDE" w:rsidRDefault="008153D2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7E042C" w:rsidRPr="003D1EDE" w14:paraId="5B248A5C" w14:textId="77777777" w:rsidTr="00770165">
        <w:trPr>
          <w:cantSplit/>
        </w:trPr>
        <w:tc>
          <w:tcPr>
            <w:tcW w:w="794" w:type="dxa"/>
          </w:tcPr>
          <w:p w14:paraId="1C6987B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88189A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FDDE3D6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D736454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18F9D651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9F9DBE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649749D1" w14:textId="77777777" w:rsidTr="00770165">
        <w:trPr>
          <w:cantSplit/>
        </w:trPr>
        <w:tc>
          <w:tcPr>
            <w:tcW w:w="794" w:type="dxa"/>
          </w:tcPr>
          <w:p w14:paraId="2EDCD058" w14:textId="6C4548CD" w:rsidR="007E042C" w:rsidRPr="003D1EDE" w:rsidRDefault="00CC7AA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510915D4" w14:textId="2F219965" w:rsidR="007E042C" w:rsidRPr="003D1EDE" w:rsidRDefault="00784754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فاضلاب تولیدی در مراکز تهیه و توزیع مواد غذایی چگونه بایستی دفع گردد؟</w:t>
            </w:r>
          </w:p>
        </w:tc>
      </w:tr>
      <w:tr w:rsidR="007E042C" w:rsidRPr="003D1EDE" w14:paraId="7CF07190" w14:textId="77777777" w:rsidTr="00770165">
        <w:trPr>
          <w:cantSplit/>
        </w:trPr>
        <w:tc>
          <w:tcPr>
            <w:tcW w:w="794" w:type="dxa"/>
          </w:tcPr>
          <w:p w14:paraId="1AF7D50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0B4624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32B3DD9" w14:textId="08D91861" w:rsidR="007E042C" w:rsidRPr="003D1EDE" w:rsidRDefault="0078475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هدایت به چاه جاذب </w:t>
            </w:r>
          </w:p>
        </w:tc>
      </w:tr>
      <w:tr w:rsidR="007E042C" w:rsidRPr="003D1EDE" w14:paraId="1DB78229" w14:textId="77777777" w:rsidTr="00770165">
        <w:trPr>
          <w:cantSplit/>
        </w:trPr>
        <w:tc>
          <w:tcPr>
            <w:tcW w:w="794" w:type="dxa"/>
          </w:tcPr>
          <w:p w14:paraId="2F41A94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509094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6B4B604" w14:textId="3D608F82" w:rsidR="007E042C" w:rsidRPr="003D1EDE" w:rsidRDefault="0078475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هدایت به شبکه  جمع اوری فاضلاب </w:t>
            </w:r>
          </w:p>
        </w:tc>
      </w:tr>
      <w:tr w:rsidR="007E042C" w:rsidRPr="003D1EDE" w14:paraId="5A9D2964" w14:textId="77777777" w:rsidTr="00770165">
        <w:trPr>
          <w:cantSplit/>
        </w:trPr>
        <w:tc>
          <w:tcPr>
            <w:tcW w:w="794" w:type="dxa"/>
          </w:tcPr>
          <w:p w14:paraId="2409160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B9F71D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EDF611A" w14:textId="1AD89984" w:rsidR="007E042C" w:rsidRPr="003D1EDE" w:rsidRDefault="0078475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هدایت به تصفیه خانه اختصاصی </w:t>
            </w:r>
          </w:p>
        </w:tc>
      </w:tr>
      <w:tr w:rsidR="007E042C" w:rsidRPr="003D1EDE" w14:paraId="632669A2" w14:textId="77777777" w:rsidTr="00770165">
        <w:trPr>
          <w:cantSplit/>
        </w:trPr>
        <w:tc>
          <w:tcPr>
            <w:tcW w:w="794" w:type="dxa"/>
          </w:tcPr>
          <w:p w14:paraId="5A49C06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A67693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C3D34FB" w14:textId="206861AB" w:rsidR="007E042C" w:rsidRPr="003D1EDE" w:rsidRDefault="00784754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7E042C" w:rsidRPr="003D1EDE" w14:paraId="0E1CCA43" w14:textId="77777777" w:rsidTr="00770165">
        <w:trPr>
          <w:cantSplit/>
        </w:trPr>
        <w:tc>
          <w:tcPr>
            <w:tcW w:w="794" w:type="dxa"/>
          </w:tcPr>
          <w:p w14:paraId="53AF4DA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421B4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694BB8B5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1587E9FE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577329F3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1D425D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CDB7173" w14:textId="77777777" w:rsidTr="00770165">
        <w:trPr>
          <w:cantSplit/>
        </w:trPr>
        <w:tc>
          <w:tcPr>
            <w:tcW w:w="794" w:type="dxa"/>
          </w:tcPr>
          <w:p w14:paraId="1A2860A9" w14:textId="1C80425E" w:rsidR="007E042C" w:rsidRPr="003D1EDE" w:rsidRDefault="008F607D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166FDF6F" w14:textId="1CFBEEFC" w:rsidR="007E042C" w:rsidRPr="003D1EDE" w:rsidRDefault="00CC7AA7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پوشش دیوار محل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های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طبخ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بایستی کدام ویژگی ها را داشته باشند ؟</w:t>
            </w:r>
          </w:p>
        </w:tc>
      </w:tr>
      <w:tr w:rsidR="007E042C" w:rsidRPr="003D1EDE" w14:paraId="6CF71175" w14:textId="77777777" w:rsidTr="00770165">
        <w:trPr>
          <w:cantSplit/>
        </w:trPr>
        <w:tc>
          <w:tcPr>
            <w:tcW w:w="794" w:type="dxa"/>
          </w:tcPr>
          <w:p w14:paraId="699C379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90DB4D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DE03251" w14:textId="093215A9" w:rsidR="007E042C" w:rsidRPr="003D1EDE" w:rsidRDefault="00CC7AA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صاف </w:t>
            </w:r>
          </w:p>
        </w:tc>
      </w:tr>
      <w:tr w:rsidR="007E042C" w:rsidRPr="003D1EDE" w14:paraId="56D952BA" w14:textId="77777777" w:rsidTr="00770165">
        <w:trPr>
          <w:cantSplit/>
        </w:trPr>
        <w:tc>
          <w:tcPr>
            <w:tcW w:w="794" w:type="dxa"/>
          </w:tcPr>
          <w:p w14:paraId="5D65B30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191372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AFDD4CB" w14:textId="3A978E71" w:rsidR="007E042C" w:rsidRPr="003D1EDE" w:rsidRDefault="00CC7AA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سنگ </w:t>
            </w:r>
          </w:p>
        </w:tc>
      </w:tr>
      <w:tr w:rsidR="007E042C" w:rsidRPr="003D1EDE" w14:paraId="2ABB5F2E" w14:textId="77777777" w:rsidTr="00770165">
        <w:trPr>
          <w:cantSplit/>
        </w:trPr>
        <w:tc>
          <w:tcPr>
            <w:tcW w:w="794" w:type="dxa"/>
          </w:tcPr>
          <w:p w14:paraId="6A47816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43B884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AE91445" w14:textId="03B5964B" w:rsidR="007E042C" w:rsidRPr="003D1EDE" w:rsidRDefault="00CC7AA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کاشی </w:t>
            </w:r>
          </w:p>
        </w:tc>
      </w:tr>
      <w:tr w:rsidR="007E042C" w:rsidRPr="003D1EDE" w14:paraId="3E36FEF7" w14:textId="77777777" w:rsidTr="00770165">
        <w:trPr>
          <w:cantSplit/>
        </w:trPr>
        <w:tc>
          <w:tcPr>
            <w:tcW w:w="794" w:type="dxa"/>
          </w:tcPr>
          <w:p w14:paraId="713F1F7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DA6AAB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DF0E968" w14:textId="5A4BDB9B" w:rsidR="007E042C" w:rsidRPr="003D1EDE" w:rsidRDefault="00CC7AA7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تمام موارد </w:t>
            </w:r>
          </w:p>
        </w:tc>
      </w:tr>
      <w:tr w:rsidR="007E042C" w:rsidRPr="003D1EDE" w14:paraId="4F43501B" w14:textId="77777777" w:rsidTr="00770165">
        <w:trPr>
          <w:cantSplit/>
        </w:trPr>
        <w:tc>
          <w:tcPr>
            <w:tcW w:w="794" w:type="dxa"/>
          </w:tcPr>
          <w:p w14:paraId="5EE02EC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709650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CAF9850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737C78EC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8234F22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9FB8AB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FD56482" w14:textId="77777777" w:rsidTr="00770165">
        <w:trPr>
          <w:cantSplit/>
        </w:trPr>
        <w:tc>
          <w:tcPr>
            <w:tcW w:w="794" w:type="dxa"/>
          </w:tcPr>
          <w:p w14:paraId="0937D8DE" w14:textId="3E4E9559" w:rsidR="007E042C" w:rsidRPr="003D1EDE" w:rsidRDefault="008F607D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6EB1389A" w14:textId="6EE1341D" w:rsidR="007E042C" w:rsidRPr="003D1EDE" w:rsidRDefault="006720D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چنانچه محل طبخ و سالن پذیرایی مشترك باشد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دیوارهای محل پذیرایی بایستی کدام ویژگی را داشته باشند؟</w:t>
            </w:r>
          </w:p>
        </w:tc>
      </w:tr>
      <w:tr w:rsidR="007E042C" w:rsidRPr="003D1EDE" w14:paraId="030B644A" w14:textId="77777777" w:rsidTr="00770165">
        <w:trPr>
          <w:cantSplit/>
        </w:trPr>
        <w:tc>
          <w:tcPr>
            <w:tcW w:w="794" w:type="dxa"/>
          </w:tcPr>
          <w:p w14:paraId="587D8CB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38D33B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B067D8D" w14:textId="561165DB" w:rsidR="007E042C" w:rsidRPr="003D1EDE" w:rsidRDefault="006720D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تا ارتفاع یک و نیم متری از جنس سنگ کاشی یا سرامیک </w:t>
            </w:r>
          </w:p>
        </w:tc>
      </w:tr>
      <w:tr w:rsidR="007E042C" w:rsidRPr="003D1EDE" w14:paraId="53386E2A" w14:textId="77777777" w:rsidTr="00770165">
        <w:trPr>
          <w:cantSplit/>
        </w:trPr>
        <w:tc>
          <w:tcPr>
            <w:tcW w:w="794" w:type="dxa"/>
          </w:tcPr>
          <w:p w14:paraId="67132B1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5692B1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EA7B787" w14:textId="517121F8" w:rsidR="007E042C" w:rsidRPr="003D1EDE" w:rsidRDefault="006720D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تا زیر سقف رنگ آمیزی شده </w:t>
            </w:r>
          </w:p>
        </w:tc>
      </w:tr>
      <w:tr w:rsidR="007E042C" w:rsidRPr="003D1EDE" w14:paraId="49EB2028" w14:textId="77777777" w:rsidTr="00770165">
        <w:trPr>
          <w:cantSplit/>
        </w:trPr>
        <w:tc>
          <w:tcPr>
            <w:tcW w:w="794" w:type="dxa"/>
          </w:tcPr>
          <w:p w14:paraId="36E71CF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B4F3C8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9D19FC6" w14:textId="57250F3F" w:rsidR="007E042C" w:rsidRPr="003D1EDE" w:rsidRDefault="006720D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همه محل مطابق محل طبخ و از جنس سنگ، سرامیک یا کاشی سالم، تمیز و قابل نظافت باشد.</w:t>
            </w:r>
          </w:p>
        </w:tc>
      </w:tr>
      <w:tr w:rsidR="007E042C" w:rsidRPr="003D1EDE" w14:paraId="0E4A008A" w14:textId="77777777" w:rsidTr="00770165">
        <w:trPr>
          <w:cantSplit/>
        </w:trPr>
        <w:tc>
          <w:tcPr>
            <w:tcW w:w="794" w:type="dxa"/>
          </w:tcPr>
          <w:p w14:paraId="5C3D855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30EFD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36CC18C" w14:textId="2CCD02F1" w:rsidR="007E042C" w:rsidRPr="003D1EDE" w:rsidRDefault="006720D5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تا ارتفاع 30سانتی متری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 جنس سنگ کاشی یا سرامیک</w:t>
            </w:r>
          </w:p>
        </w:tc>
      </w:tr>
      <w:tr w:rsidR="007E042C" w:rsidRPr="003D1EDE" w14:paraId="0A01D43F" w14:textId="77777777" w:rsidTr="00770165">
        <w:trPr>
          <w:cantSplit/>
        </w:trPr>
        <w:tc>
          <w:tcPr>
            <w:tcW w:w="794" w:type="dxa"/>
          </w:tcPr>
          <w:p w14:paraId="4803581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575FC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111F483F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5E020244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D78B150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3713DD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394BE7E2" w14:textId="77777777" w:rsidTr="00770165">
        <w:trPr>
          <w:cantSplit/>
        </w:trPr>
        <w:tc>
          <w:tcPr>
            <w:tcW w:w="794" w:type="dxa"/>
          </w:tcPr>
          <w:p w14:paraId="0E1DC3A5" w14:textId="470B137B" w:rsidR="007E042C" w:rsidRPr="003D1EDE" w:rsidRDefault="00522EF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14B68653" w14:textId="28340A9D" w:rsidR="007E042C" w:rsidRPr="003D1EDE" w:rsidRDefault="008F607D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کاربرد تزئینات و نورپردازي در دیوار سالن پذیرایی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...؟</w:t>
            </w:r>
          </w:p>
        </w:tc>
      </w:tr>
      <w:tr w:rsidR="007E042C" w:rsidRPr="003D1EDE" w14:paraId="35CC16BB" w14:textId="77777777" w:rsidTr="00770165">
        <w:trPr>
          <w:cantSplit/>
        </w:trPr>
        <w:tc>
          <w:tcPr>
            <w:tcW w:w="794" w:type="dxa"/>
          </w:tcPr>
          <w:p w14:paraId="300B98C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7EFDAD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7AA27F7" w14:textId="5B413EC5" w:rsidR="007E042C" w:rsidRPr="003D1EDE" w:rsidRDefault="008F607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ممنوع می باشد </w:t>
            </w:r>
          </w:p>
        </w:tc>
      </w:tr>
      <w:tr w:rsidR="007E042C" w:rsidRPr="003D1EDE" w14:paraId="135ECC61" w14:textId="77777777" w:rsidTr="00770165">
        <w:trPr>
          <w:cantSplit/>
        </w:trPr>
        <w:tc>
          <w:tcPr>
            <w:tcW w:w="794" w:type="dxa"/>
          </w:tcPr>
          <w:p w14:paraId="7190E24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E453ED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188ACED" w14:textId="0337926F" w:rsidR="007E042C" w:rsidRPr="003D1EDE" w:rsidRDefault="008F607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بلامانع می باشد .</w:t>
            </w:r>
          </w:p>
        </w:tc>
      </w:tr>
      <w:tr w:rsidR="007E042C" w:rsidRPr="003D1EDE" w14:paraId="20BB85D9" w14:textId="77777777" w:rsidTr="00770165">
        <w:trPr>
          <w:cantSplit/>
        </w:trPr>
        <w:tc>
          <w:tcPr>
            <w:tcW w:w="794" w:type="dxa"/>
          </w:tcPr>
          <w:p w14:paraId="36D3554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7AFC1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D264896" w14:textId="315B70E0" w:rsidR="007E042C" w:rsidRPr="003D1EDE" w:rsidRDefault="008F607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فقط در دیوارها بلامانع می باشد </w:t>
            </w:r>
          </w:p>
        </w:tc>
      </w:tr>
      <w:tr w:rsidR="007E042C" w:rsidRPr="003D1EDE" w14:paraId="3F55DAF5" w14:textId="77777777" w:rsidTr="00770165">
        <w:trPr>
          <w:cantSplit/>
        </w:trPr>
        <w:tc>
          <w:tcPr>
            <w:tcW w:w="794" w:type="dxa"/>
          </w:tcPr>
          <w:p w14:paraId="550AAA2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52D74B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BE3DB04" w14:textId="397B04E8" w:rsidR="007E042C" w:rsidRPr="003D1EDE" w:rsidRDefault="008F607D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صرفا در  محل ورودی مجاز میباشد . </w:t>
            </w:r>
          </w:p>
        </w:tc>
      </w:tr>
      <w:tr w:rsidR="007E042C" w:rsidRPr="003D1EDE" w14:paraId="68F6649C" w14:textId="77777777" w:rsidTr="00770165">
        <w:trPr>
          <w:cantSplit/>
        </w:trPr>
        <w:tc>
          <w:tcPr>
            <w:tcW w:w="794" w:type="dxa"/>
          </w:tcPr>
          <w:p w14:paraId="5BBDACD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9B902A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1F11EB32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3FA139BC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87F207B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0DE1EE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EEBA14A" w14:textId="77777777" w:rsidTr="00770165">
        <w:trPr>
          <w:cantSplit/>
        </w:trPr>
        <w:tc>
          <w:tcPr>
            <w:tcW w:w="794" w:type="dxa"/>
          </w:tcPr>
          <w:p w14:paraId="2730A5B5" w14:textId="29277681" w:rsidR="007E042C" w:rsidRPr="003D1EDE" w:rsidRDefault="00CC00D6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30B305A0" w14:textId="4555701C" w:rsidR="007E042C" w:rsidRPr="003D1EDE" w:rsidRDefault="00522EFC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کدام مورد از شرایط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پوشش دیوار انبار مواد غذایی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می باشد؟</w:t>
            </w:r>
          </w:p>
        </w:tc>
      </w:tr>
      <w:tr w:rsidR="007E042C" w:rsidRPr="003D1EDE" w14:paraId="6BAC2444" w14:textId="77777777" w:rsidTr="00770165">
        <w:trPr>
          <w:cantSplit/>
        </w:trPr>
        <w:tc>
          <w:tcPr>
            <w:tcW w:w="794" w:type="dxa"/>
          </w:tcPr>
          <w:p w14:paraId="10978FB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172292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3A2127D" w14:textId="52C547C3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نیاز به استفاده از کاشی سیمان ومصالح مقاوم نمی باشد .</w:t>
            </w:r>
          </w:p>
        </w:tc>
      </w:tr>
      <w:tr w:rsidR="007E042C" w:rsidRPr="003D1EDE" w14:paraId="7ACB598F" w14:textId="77777777" w:rsidTr="00770165">
        <w:trPr>
          <w:cantSplit/>
        </w:trPr>
        <w:tc>
          <w:tcPr>
            <w:tcW w:w="794" w:type="dxa"/>
          </w:tcPr>
          <w:p w14:paraId="45F8434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0390CD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7AFB54F" w14:textId="20D75D74" w:rsidR="007E042C" w:rsidRPr="003D1EDE" w:rsidRDefault="00522E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تا ارتفاع یک متری از جنس سنگ و کاشی سیمان و امثال آن </w:t>
            </w:r>
          </w:p>
        </w:tc>
      </w:tr>
      <w:tr w:rsidR="007E042C" w:rsidRPr="003D1EDE" w14:paraId="34DA2411" w14:textId="77777777" w:rsidTr="00770165">
        <w:trPr>
          <w:cantSplit/>
        </w:trPr>
        <w:tc>
          <w:tcPr>
            <w:tcW w:w="794" w:type="dxa"/>
          </w:tcPr>
          <w:p w14:paraId="6637B63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255375E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A39C227" w14:textId="3B5D47F0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تا ارتفاع 30سانتی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 جنس سنگ و کاشی سیمان و امثال آن</w:t>
            </w:r>
          </w:p>
        </w:tc>
      </w:tr>
      <w:tr w:rsidR="007E042C" w:rsidRPr="003D1EDE" w14:paraId="75520B77" w14:textId="77777777" w:rsidTr="00770165">
        <w:trPr>
          <w:cantSplit/>
        </w:trPr>
        <w:tc>
          <w:tcPr>
            <w:tcW w:w="794" w:type="dxa"/>
          </w:tcPr>
          <w:p w14:paraId="2FA67F1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167345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F4F6E95" w14:textId="2439559A" w:rsidR="007E042C" w:rsidRPr="003D1EDE" w:rsidRDefault="00522EF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ازکف تا زیر سقف از جنس مصالح مقاوم (نظیر سنگ،کاشی، سیمان و امثال آن)</w:t>
            </w:r>
          </w:p>
        </w:tc>
      </w:tr>
      <w:tr w:rsidR="007E042C" w:rsidRPr="003D1EDE" w14:paraId="5BD21D02" w14:textId="77777777" w:rsidTr="00770165">
        <w:trPr>
          <w:cantSplit/>
        </w:trPr>
        <w:tc>
          <w:tcPr>
            <w:tcW w:w="794" w:type="dxa"/>
          </w:tcPr>
          <w:p w14:paraId="678EBD0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F7A06B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9EDF28E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AAFDBCE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D097053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2709CC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C88D12C" w14:textId="77777777" w:rsidTr="00770165">
        <w:trPr>
          <w:cantSplit/>
        </w:trPr>
        <w:tc>
          <w:tcPr>
            <w:tcW w:w="794" w:type="dxa"/>
          </w:tcPr>
          <w:p w14:paraId="7790620C" w14:textId="37D4B1ED" w:rsidR="007E042C" w:rsidRPr="003D1EDE" w:rsidRDefault="00CC00D6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36EC265F" w14:textId="492D9FEB" w:rsidR="007E042C" w:rsidRPr="003D1EDE" w:rsidRDefault="00CC00D6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 از فرش یا موکت و امثال آن در محل طبخ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...؟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</w:t>
            </w:r>
          </w:p>
        </w:tc>
      </w:tr>
      <w:tr w:rsidR="007E042C" w:rsidRPr="003D1EDE" w14:paraId="075F93B7" w14:textId="77777777" w:rsidTr="00770165">
        <w:trPr>
          <w:cantSplit/>
        </w:trPr>
        <w:tc>
          <w:tcPr>
            <w:tcW w:w="794" w:type="dxa"/>
          </w:tcPr>
          <w:p w14:paraId="47CD437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8A2658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91DCD72" w14:textId="17FAA955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ممنوع می باشد.</w:t>
            </w:r>
          </w:p>
        </w:tc>
      </w:tr>
      <w:tr w:rsidR="007E042C" w:rsidRPr="003D1EDE" w14:paraId="508494CD" w14:textId="77777777" w:rsidTr="00770165">
        <w:trPr>
          <w:cantSplit/>
        </w:trPr>
        <w:tc>
          <w:tcPr>
            <w:tcW w:w="794" w:type="dxa"/>
          </w:tcPr>
          <w:p w14:paraId="78B28C5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4BF2D5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53C2C83" w14:textId="45BFF9F7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مجاز می باشد. </w:t>
            </w:r>
          </w:p>
        </w:tc>
      </w:tr>
      <w:tr w:rsidR="007E042C" w:rsidRPr="003D1EDE" w14:paraId="4390DA26" w14:textId="77777777" w:rsidTr="00770165">
        <w:trPr>
          <w:cantSplit/>
        </w:trPr>
        <w:tc>
          <w:tcPr>
            <w:tcW w:w="794" w:type="dxa"/>
          </w:tcPr>
          <w:p w14:paraId="094D55F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6E6AD6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A96503D" w14:textId="343EBE3E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صورت قابل شستشو بودن مشکلی ندارد .</w:t>
            </w:r>
          </w:p>
        </w:tc>
      </w:tr>
      <w:tr w:rsidR="007E042C" w:rsidRPr="003D1EDE" w14:paraId="7B9C9159" w14:textId="77777777" w:rsidTr="00770165">
        <w:trPr>
          <w:cantSplit/>
        </w:trPr>
        <w:tc>
          <w:tcPr>
            <w:tcW w:w="794" w:type="dxa"/>
          </w:tcPr>
          <w:p w14:paraId="270DC12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5B84E8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AA9B54A" w14:textId="2D022130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شرط تمیز بودن مانعی ندارد .</w:t>
            </w:r>
          </w:p>
        </w:tc>
      </w:tr>
      <w:tr w:rsidR="007E042C" w:rsidRPr="003D1EDE" w14:paraId="41CEA45C" w14:textId="77777777" w:rsidTr="00770165">
        <w:trPr>
          <w:cantSplit/>
        </w:trPr>
        <w:tc>
          <w:tcPr>
            <w:tcW w:w="794" w:type="dxa"/>
          </w:tcPr>
          <w:p w14:paraId="40810FB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45FB83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00E3B65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6B44394A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29E11F54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7B8FB0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0693D6AE" w14:textId="77777777" w:rsidTr="00770165">
        <w:trPr>
          <w:cantSplit/>
        </w:trPr>
        <w:tc>
          <w:tcPr>
            <w:tcW w:w="794" w:type="dxa"/>
          </w:tcPr>
          <w:p w14:paraId="3356AA5E" w14:textId="136A7169" w:rsidR="007E042C" w:rsidRPr="003D1EDE" w:rsidRDefault="00A054B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144DC539" w14:textId="7C19C3D9" w:rsidR="007E042C" w:rsidRPr="003D1EDE" w:rsidRDefault="00CC00D6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 از فرش موکت و امثال آن در ........</w:t>
            </w:r>
          </w:p>
        </w:tc>
      </w:tr>
      <w:tr w:rsidR="007E042C" w:rsidRPr="003D1EDE" w14:paraId="73935DD6" w14:textId="77777777" w:rsidTr="00770165">
        <w:trPr>
          <w:cantSplit/>
        </w:trPr>
        <w:tc>
          <w:tcPr>
            <w:tcW w:w="794" w:type="dxa"/>
          </w:tcPr>
          <w:p w14:paraId="709F82D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26A48D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27953DF" w14:textId="7F688230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محل های طبخ ممنوع در پذیرایی مشکلی ندارد </w:t>
            </w:r>
          </w:p>
        </w:tc>
      </w:tr>
      <w:tr w:rsidR="007E042C" w:rsidRPr="003D1EDE" w14:paraId="3B20096F" w14:textId="77777777" w:rsidTr="00770165">
        <w:trPr>
          <w:cantSplit/>
        </w:trPr>
        <w:tc>
          <w:tcPr>
            <w:tcW w:w="794" w:type="dxa"/>
          </w:tcPr>
          <w:p w14:paraId="7783D40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76AD39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842F0E2" w14:textId="64BEF547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محل های پذیرایی ممنوع در محل های پخت مشکلی ندارد </w:t>
            </w:r>
          </w:p>
        </w:tc>
      </w:tr>
      <w:tr w:rsidR="007E042C" w:rsidRPr="003D1EDE" w14:paraId="63C34FCC" w14:textId="77777777" w:rsidTr="00770165">
        <w:trPr>
          <w:cantSplit/>
        </w:trPr>
        <w:tc>
          <w:tcPr>
            <w:tcW w:w="794" w:type="dxa"/>
          </w:tcPr>
          <w:p w14:paraId="5716C09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EE63AF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170E9BB" w14:textId="0265F8F3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هردو محل ممنوع می باشد</w:t>
            </w:r>
          </w:p>
        </w:tc>
      </w:tr>
      <w:tr w:rsidR="007E042C" w:rsidRPr="003D1EDE" w14:paraId="6301DDBC" w14:textId="77777777" w:rsidTr="00770165">
        <w:trPr>
          <w:cantSplit/>
        </w:trPr>
        <w:tc>
          <w:tcPr>
            <w:tcW w:w="794" w:type="dxa"/>
          </w:tcPr>
          <w:p w14:paraId="56D92D0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A1951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5E1D054" w14:textId="0290982F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هردو محل مجاز می باشد .</w:t>
            </w:r>
          </w:p>
        </w:tc>
      </w:tr>
      <w:tr w:rsidR="007E042C" w:rsidRPr="003D1EDE" w14:paraId="70C697B2" w14:textId="77777777" w:rsidTr="00770165">
        <w:trPr>
          <w:cantSplit/>
        </w:trPr>
        <w:tc>
          <w:tcPr>
            <w:tcW w:w="794" w:type="dxa"/>
          </w:tcPr>
          <w:p w14:paraId="59A4707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7BE9D7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7EB61218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12E25F44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0B2619A6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B2A149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1B2F385" w14:textId="77777777" w:rsidTr="00770165">
        <w:trPr>
          <w:cantSplit/>
        </w:trPr>
        <w:tc>
          <w:tcPr>
            <w:tcW w:w="794" w:type="dxa"/>
          </w:tcPr>
          <w:p w14:paraId="116D5CD8" w14:textId="53E0C42B" w:rsidR="007E042C" w:rsidRPr="003D1EDE" w:rsidRDefault="00A054B7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39447115" w14:textId="6AEBFFC9" w:rsidR="007E042C" w:rsidRPr="003D1EDE" w:rsidRDefault="00CC00D6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در خصوص سقف سالن های پذیرایی صحیح نمی باشد ؟</w:t>
            </w:r>
          </w:p>
        </w:tc>
      </w:tr>
      <w:tr w:rsidR="007E042C" w:rsidRPr="003D1EDE" w14:paraId="094D9ECB" w14:textId="77777777" w:rsidTr="00770165">
        <w:trPr>
          <w:cantSplit/>
        </w:trPr>
        <w:tc>
          <w:tcPr>
            <w:tcW w:w="794" w:type="dxa"/>
          </w:tcPr>
          <w:p w14:paraId="1934F45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F8E318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D0DE66D" w14:textId="60CE09E2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سقف سالن پذیرایی باید تمیز و قابل نظافت باشد</w:t>
            </w:r>
          </w:p>
        </w:tc>
      </w:tr>
      <w:tr w:rsidR="007E042C" w:rsidRPr="003D1EDE" w14:paraId="4F0C0838" w14:textId="77777777" w:rsidTr="00770165">
        <w:trPr>
          <w:cantSplit/>
        </w:trPr>
        <w:tc>
          <w:tcPr>
            <w:tcW w:w="794" w:type="dxa"/>
          </w:tcPr>
          <w:p w14:paraId="01D1984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0CACC8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F154BDB" w14:textId="771540F2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 از سقف کاذب در سالن پذیرایی بلامانع است</w:t>
            </w:r>
          </w:p>
        </w:tc>
      </w:tr>
      <w:tr w:rsidR="007E042C" w:rsidRPr="003D1EDE" w14:paraId="522C8AD5" w14:textId="77777777" w:rsidTr="00770165">
        <w:trPr>
          <w:cantSplit/>
        </w:trPr>
        <w:tc>
          <w:tcPr>
            <w:tcW w:w="794" w:type="dxa"/>
          </w:tcPr>
          <w:p w14:paraId="1BA4294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3CF857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B3F304B" w14:textId="4629C20A" w:rsidR="007E042C" w:rsidRPr="003D1EDE" w:rsidRDefault="00CC00D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بکارگیري انواع روش هاي زیبا سازي و نورپردازي در سقف سالن پذیرایی بلامانع است</w:t>
            </w:r>
          </w:p>
        </w:tc>
      </w:tr>
      <w:tr w:rsidR="007E042C" w:rsidRPr="003D1EDE" w14:paraId="6A328242" w14:textId="77777777" w:rsidTr="00770165">
        <w:trPr>
          <w:cantSplit/>
        </w:trPr>
        <w:tc>
          <w:tcPr>
            <w:tcW w:w="794" w:type="dxa"/>
          </w:tcPr>
          <w:p w14:paraId="11D6E23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BB089AD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E9EB92B" w14:textId="04E43819" w:rsidR="00CC00D6" w:rsidRPr="003D1EDE" w:rsidRDefault="00CC00D6" w:rsidP="00CC00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استفاده از  سقف کاذب در سالن های پذیرایی مطلقا" ممنوع می باشد </w:t>
            </w:r>
          </w:p>
        </w:tc>
      </w:tr>
      <w:tr w:rsidR="007E042C" w:rsidRPr="003D1EDE" w14:paraId="15EF72C6" w14:textId="77777777" w:rsidTr="00770165">
        <w:trPr>
          <w:cantSplit/>
        </w:trPr>
        <w:tc>
          <w:tcPr>
            <w:tcW w:w="794" w:type="dxa"/>
          </w:tcPr>
          <w:p w14:paraId="2EBBFD7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F674E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2EC65E8D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FECA9C9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62617779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31573D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3EC8AA5A" w14:textId="77777777" w:rsidTr="00770165">
        <w:trPr>
          <w:cantSplit/>
        </w:trPr>
        <w:tc>
          <w:tcPr>
            <w:tcW w:w="794" w:type="dxa"/>
          </w:tcPr>
          <w:p w14:paraId="053A49B5" w14:textId="7184818B" w:rsidR="007E042C" w:rsidRPr="003D1EDE" w:rsidRDefault="00896720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/>
                <w:bCs w:val="0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7B1A6604" w14:textId="69DFDB44" w:rsidR="007E042C" w:rsidRPr="003D1EDE" w:rsidRDefault="00896720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چرخش هوای کدام یک از محل های زیر ممنوع می باشد ؟</w:t>
            </w:r>
          </w:p>
        </w:tc>
      </w:tr>
      <w:tr w:rsidR="007E042C" w:rsidRPr="003D1EDE" w14:paraId="18846058" w14:textId="77777777" w:rsidTr="00770165">
        <w:trPr>
          <w:cantSplit/>
        </w:trPr>
        <w:tc>
          <w:tcPr>
            <w:tcW w:w="794" w:type="dxa"/>
          </w:tcPr>
          <w:p w14:paraId="333C252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568FBB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78D7312" w14:textId="0D415600" w:rsidR="007E042C" w:rsidRPr="003D1EDE" w:rsidRDefault="0089672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توالت </w:t>
            </w:r>
          </w:p>
        </w:tc>
      </w:tr>
      <w:tr w:rsidR="007E042C" w:rsidRPr="003D1EDE" w14:paraId="1139F2BB" w14:textId="77777777" w:rsidTr="00770165">
        <w:trPr>
          <w:cantSplit/>
        </w:trPr>
        <w:tc>
          <w:tcPr>
            <w:tcW w:w="794" w:type="dxa"/>
          </w:tcPr>
          <w:p w14:paraId="2970CB8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73D301E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16BD793" w14:textId="3976EF4A" w:rsidR="007E042C" w:rsidRPr="003D1EDE" w:rsidRDefault="0089672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رختشویخانه</w:t>
            </w:r>
          </w:p>
        </w:tc>
      </w:tr>
      <w:tr w:rsidR="007E042C" w:rsidRPr="003D1EDE" w14:paraId="32231732" w14:textId="77777777" w:rsidTr="00770165">
        <w:trPr>
          <w:cantSplit/>
        </w:trPr>
        <w:tc>
          <w:tcPr>
            <w:tcW w:w="794" w:type="dxa"/>
          </w:tcPr>
          <w:p w14:paraId="7721989E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EE8D77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59DCF36" w14:textId="6AD12605" w:rsidR="007E042C" w:rsidRPr="003D1EDE" w:rsidRDefault="0089672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حمام </w:t>
            </w:r>
          </w:p>
        </w:tc>
      </w:tr>
      <w:tr w:rsidR="007E042C" w:rsidRPr="003D1EDE" w14:paraId="5E9B3CE7" w14:textId="77777777" w:rsidTr="00770165">
        <w:trPr>
          <w:cantSplit/>
        </w:trPr>
        <w:tc>
          <w:tcPr>
            <w:tcW w:w="794" w:type="dxa"/>
          </w:tcPr>
          <w:p w14:paraId="073DA51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2F2571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603E600" w14:textId="3685D425" w:rsidR="007E042C" w:rsidRPr="003D1EDE" w:rsidRDefault="00896720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7E042C" w:rsidRPr="003D1EDE" w14:paraId="60BBB69D" w14:textId="77777777" w:rsidTr="00770165">
        <w:trPr>
          <w:cantSplit/>
        </w:trPr>
        <w:tc>
          <w:tcPr>
            <w:tcW w:w="794" w:type="dxa"/>
          </w:tcPr>
          <w:p w14:paraId="047C5EE3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50CC5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43DD000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2835208F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69FC3BC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24FE1A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5B10389C" w14:textId="77777777" w:rsidTr="00770165">
        <w:trPr>
          <w:cantSplit/>
        </w:trPr>
        <w:tc>
          <w:tcPr>
            <w:tcW w:w="794" w:type="dxa"/>
          </w:tcPr>
          <w:p w14:paraId="192EE41F" w14:textId="715F8839" w:rsidR="007E042C" w:rsidRPr="003D1EDE" w:rsidRDefault="00892E19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030467D6" w14:textId="01654EA7" w:rsidR="007E042C" w:rsidRPr="003D1EDE" w:rsidRDefault="00892E1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شدت روشنایی در سطوحی که کارکنان مواد غذایی با وسایل تیز و برنده مانند چاقو، ساطور، دستگاه خردکن، چرخ گوشت، همزن و دستگاه برش، کار می کنند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حداقل چند لوکس بایستی باشد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7E042C" w:rsidRPr="003D1EDE" w14:paraId="03C16A2F" w14:textId="77777777" w:rsidTr="00770165">
        <w:trPr>
          <w:cantSplit/>
        </w:trPr>
        <w:tc>
          <w:tcPr>
            <w:tcW w:w="794" w:type="dxa"/>
          </w:tcPr>
          <w:p w14:paraId="1858978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9BA2B9A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6277BB4" w14:textId="519D7AD3" w:rsidR="007E042C" w:rsidRPr="003D1EDE" w:rsidRDefault="00892E1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100-تا 200</w:t>
            </w:r>
          </w:p>
        </w:tc>
      </w:tr>
      <w:tr w:rsidR="007E042C" w:rsidRPr="003D1EDE" w14:paraId="29E7506B" w14:textId="77777777" w:rsidTr="00770165">
        <w:trPr>
          <w:cantSplit/>
        </w:trPr>
        <w:tc>
          <w:tcPr>
            <w:tcW w:w="794" w:type="dxa"/>
          </w:tcPr>
          <w:p w14:paraId="2E132C9F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0A3954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EA34DAB" w14:textId="0E80B3E3" w:rsidR="007E042C" w:rsidRPr="003D1EDE" w:rsidRDefault="00892E1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حداقل 540</w:t>
            </w:r>
          </w:p>
        </w:tc>
      </w:tr>
      <w:tr w:rsidR="007E042C" w:rsidRPr="003D1EDE" w14:paraId="6FA64E6D" w14:textId="77777777" w:rsidTr="00770165">
        <w:trPr>
          <w:cantSplit/>
        </w:trPr>
        <w:tc>
          <w:tcPr>
            <w:tcW w:w="794" w:type="dxa"/>
          </w:tcPr>
          <w:p w14:paraId="2A04F4A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B2ABE6E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1D83CEE" w14:textId="6D4EFAEE" w:rsidR="007E042C" w:rsidRPr="003D1EDE" w:rsidRDefault="00892E1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حداقل 220</w:t>
            </w:r>
          </w:p>
        </w:tc>
      </w:tr>
      <w:tr w:rsidR="007E042C" w:rsidRPr="003D1EDE" w14:paraId="621C3A3A" w14:textId="77777777" w:rsidTr="00770165">
        <w:trPr>
          <w:cantSplit/>
        </w:trPr>
        <w:tc>
          <w:tcPr>
            <w:tcW w:w="794" w:type="dxa"/>
          </w:tcPr>
          <w:p w14:paraId="5A1B8EE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E451B23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C2EFFE7" w14:textId="77295D04" w:rsidR="007E042C" w:rsidRPr="003D1EDE" w:rsidRDefault="00892E1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حداقل 100</w:t>
            </w:r>
          </w:p>
        </w:tc>
      </w:tr>
      <w:tr w:rsidR="007E042C" w:rsidRPr="003D1EDE" w14:paraId="33015098" w14:textId="77777777" w:rsidTr="00770165">
        <w:trPr>
          <w:cantSplit/>
        </w:trPr>
        <w:tc>
          <w:tcPr>
            <w:tcW w:w="794" w:type="dxa"/>
          </w:tcPr>
          <w:p w14:paraId="6FF29FE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ED6325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1BB39A9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78027E41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52236960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8E5FEB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2E00F38F" w14:textId="77777777" w:rsidTr="00770165">
        <w:trPr>
          <w:cantSplit/>
        </w:trPr>
        <w:tc>
          <w:tcPr>
            <w:tcW w:w="794" w:type="dxa"/>
          </w:tcPr>
          <w:p w14:paraId="12B2732F" w14:textId="123DC0A4" w:rsidR="007E042C" w:rsidRPr="003D1EDE" w:rsidRDefault="00F845C4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1C31651E" w14:textId="6EF25DEE" w:rsidR="007E042C" w:rsidRPr="003D1EDE" w:rsidRDefault="001B23CB" w:rsidP="003D1E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از شرایط  سرویس های بهداشتی مراکز تهیه و توزیع مواد غذایی نمی باشد؟</w:t>
            </w:r>
          </w:p>
        </w:tc>
      </w:tr>
      <w:tr w:rsidR="007E042C" w:rsidRPr="003D1EDE" w14:paraId="3E4227A6" w14:textId="77777777" w:rsidTr="00770165">
        <w:trPr>
          <w:cantSplit/>
        </w:trPr>
        <w:tc>
          <w:tcPr>
            <w:tcW w:w="794" w:type="dxa"/>
          </w:tcPr>
          <w:p w14:paraId="758C8F9C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C6E4BA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E58585A" w14:textId="02065681" w:rsidR="007E042C" w:rsidRPr="003D1EDE" w:rsidRDefault="001B23C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توالت کارکنان باید خارج از آشپزخانه یا محل طبخ و فرآوري مواد غذایی باشد</w:t>
            </w:r>
          </w:p>
        </w:tc>
      </w:tr>
      <w:tr w:rsidR="007E042C" w:rsidRPr="003D1EDE" w14:paraId="1F9AEB0A" w14:textId="77777777" w:rsidTr="00770165">
        <w:trPr>
          <w:cantSplit/>
        </w:trPr>
        <w:tc>
          <w:tcPr>
            <w:tcW w:w="794" w:type="dxa"/>
          </w:tcPr>
          <w:p w14:paraId="0AF7D29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055AE2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208330A" w14:textId="1929C598" w:rsidR="007E042C" w:rsidRPr="003D1EDE" w:rsidRDefault="001B23CB" w:rsidP="001B23CB">
            <w:pPr>
              <w:spacing w:after="66" w:line="271" w:lineRule="auto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سقف سرویس بهداشتی باید بدون شکاف و قابل نظافت باشد.</w:t>
            </w:r>
          </w:p>
        </w:tc>
      </w:tr>
      <w:tr w:rsidR="007E042C" w:rsidRPr="003D1EDE" w14:paraId="084CDF84" w14:textId="77777777" w:rsidTr="00770165">
        <w:trPr>
          <w:cantSplit/>
        </w:trPr>
        <w:tc>
          <w:tcPr>
            <w:tcW w:w="794" w:type="dxa"/>
          </w:tcPr>
          <w:p w14:paraId="1537A16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237737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455528D" w14:textId="48EE6C05" w:rsidR="007E042C" w:rsidRPr="003D1EDE" w:rsidRDefault="00F845C4" w:rsidP="001B23CB">
            <w:pPr>
              <w:spacing w:after="66" w:line="271" w:lineRule="auto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براي هر دستگاه توالت یک دستشویی در نظر گرفته شود.</w:t>
            </w:r>
          </w:p>
        </w:tc>
      </w:tr>
      <w:tr w:rsidR="007E042C" w:rsidRPr="003D1EDE" w14:paraId="18139A18" w14:textId="77777777" w:rsidTr="00770165">
        <w:trPr>
          <w:cantSplit/>
        </w:trPr>
        <w:tc>
          <w:tcPr>
            <w:tcW w:w="794" w:type="dxa"/>
          </w:tcPr>
          <w:p w14:paraId="08277AD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DA019D7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20C2C7E" w14:textId="075D10CD" w:rsidR="007E042C" w:rsidRPr="003D1EDE" w:rsidRDefault="000835CF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از سقف کاذب در سرویس هاي بهداشتی </w:t>
            </w: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ممنوع می باشد</w:t>
            </w:r>
            <w:r w:rsidRPr="003D1ED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7E042C" w:rsidRPr="003D1EDE" w14:paraId="54F609C7" w14:textId="77777777" w:rsidTr="00770165">
        <w:trPr>
          <w:cantSplit/>
        </w:trPr>
        <w:tc>
          <w:tcPr>
            <w:tcW w:w="794" w:type="dxa"/>
          </w:tcPr>
          <w:p w14:paraId="430B46A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A2A739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71D6A275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0EF909D2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1D90C9B9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978C95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7A66A26E" w14:textId="77777777" w:rsidTr="00770165">
        <w:trPr>
          <w:cantSplit/>
        </w:trPr>
        <w:tc>
          <w:tcPr>
            <w:tcW w:w="794" w:type="dxa"/>
          </w:tcPr>
          <w:p w14:paraId="02FA8107" w14:textId="1CC802B0" w:rsidR="007E042C" w:rsidRPr="003D1EDE" w:rsidRDefault="0062554E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01A38D0B" w14:textId="1CF21A62" w:rsidR="007E042C" w:rsidRPr="003D1EDE" w:rsidRDefault="00CC68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نگهداری کدام یک از حیوانات زیر در</w:t>
            </w: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3D1ED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محل هاي طبخ و فرآوري و عرضه محصولات خام دامی</w:t>
            </w:r>
            <w:r w:rsidRPr="003D1ED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مانعی ندارد .</w:t>
            </w:r>
          </w:p>
        </w:tc>
      </w:tr>
      <w:tr w:rsidR="007E042C" w:rsidRPr="003D1EDE" w14:paraId="7F15E121" w14:textId="77777777" w:rsidTr="00770165">
        <w:trPr>
          <w:cantSplit/>
        </w:trPr>
        <w:tc>
          <w:tcPr>
            <w:tcW w:w="794" w:type="dxa"/>
          </w:tcPr>
          <w:p w14:paraId="4E724215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05E0935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293E71C" w14:textId="6178FAC6" w:rsidR="007E042C" w:rsidRPr="003D1EDE" w:rsidRDefault="00CC68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گربه </w:t>
            </w:r>
          </w:p>
        </w:tc>
      </w:tr>
      <w:tr w:rsidR="007E042C" w:rsidRPr="003D1EDE" w14:paraId="7EC6EBB9" w14:textId="77777777" w:rsidTr="00770165">
        <w:trPr>
          <w:cantSplit/>
        </w:trPr>
        <w:tc>
          <w:tcPr>
            <w:tcW w:w="794" w:type="dxa"/>
          </w:tcPr>
          <w:p w14:paraId="056AA588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75D043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678439E" w14:textId="713E0394" w:rsidR="007E042C" w:rsidRPr="003D1EDE" w:rsidRDefault="00CC68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سگ </w:t>
            </w:r>
          </w:p>
        </w:tc>
      </w:tr>
      <w:tr w:rsidR="007E042C" w:rsidRPr="003D1EDE" w14:paraId="5CE47203" w14:textId="77777777" w:rsidTr="00770165">
        <w:trPr>
          <w:cantSplit/>
        </w:trPr>
        <w:tc>
          <w:tcPr>
            <w:tcW w:w="794" w:type="dxa"/>
          </w:tcPr>
          <w:p w14:paraId="304E04A1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146809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5E7E90C" w14:textId="55B65B49" w:rsidR="007E042C" w:rsidRPr="003D1EDE" w:rsidRDefault="00CC68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پرندگان </w:t>
            </w:r>
          </w:p>
        </w:tc>
      </w:tr>
      <w:tr w:rsidR="007E042C" w:rsidRPr="003D1EDE" w14:paraId="059751AE" w14:textId="77777777" w:rsidTr="00770165">
        <w:trPr>
          <w:cantSplit/>
        </w:trPr>
        <w:tc>
          <w:tcPr>
            <w:tcW w:w="794" w:type="dxa"/>
          </w:tcPr>
          <w:p w14:paraId="42F6B24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D226228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B1C3E84" w14:textId="6C2CDB63" w:rsidR="007E042C" w:rsidRPr="003D1EDE" w:rsidRDefault="00CC6886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هیچ کدام </w:t>
            </w:r>
          </w:p>
        </w:tc>
      </w:tr>
      <w:tr w:rsidR="007E042C" w:rsidRPr="003D1EDE" w14:paraId="69B88FB1" w14:textId="77777777" w:rsidTr="00770165">
        <w:trPr>
          <w:cantSplit/>
        </w:trPr>
        <w:tc>
          <w:tcPr>
            <w:tcW w:w="794" w:type="dxa"/>
          </w:tcPr>
          <w:p w14:paraId="1925404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1FA2E2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5EC74437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2F3A35ED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4B7DF739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822E62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33DB918" w14:textId="77777777" w:rsidTr="00770165">
        <w:trPr>
          <w:cantSplit/>
        </w:trPr>
        <w:tc>
          <w:tcPr>
            <w:tcW w:w="794" w:type="dxa"/>
          </w:tcPr>
          <w:p w14:paraId="67339425" w14:textId="6F4A16D9" w:rsidR="007E042C" w:rsidRPr="003D1EDE" w:rsidRDefault="00D20016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3727F70F" w14:textId="4F0D999C" w:rsidR="007E042C" w:rsidRPr="003D1EDE" w:rsidRDefault="00F64D5E" w:rsidP="00EA0B6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مطابق  آیین نامه اجرایی قانون اصلاح ماده 13مامورین نیروی انتظامی در کدام مرحله بایستی همکاری های لازم را با بازرسین  وزارت بهداشت به عمل آورند .</w:t>
            </w:r>
          </w:p>
        </w:tc>
      </w:tr>
      <w:tr w:rsidR="007E042C" w:rsidRPr="003D1EDE" w14:paraId="6E67022A" w14:textId="77777777" w:rsidTr="00770165">
        <w:trPr>
          <w:cantSplit/>
        </w:trPr>
        <w:tc>
          <w:tcPr>
            <w:tcW w:w="794" w:type="dxa"/>
          </w:tcPr>
          <w:p w14:paraId="41F27B8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E78B6AB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8047771" w14:textId="6210DD0A" w:rsidR="007E042C" w:rsidRPr="003D1EDE" w:rsidRDefault="0052074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پلمپ </w:t>
            </w:r>
          </w:p>
        </w:tc>
      </w:tr>
      <w:tr w:rsidR="007E042C" w:rsidRPr="003D1EDE" w14:paraId="595253BD" w14:textId="77777777" w:rsidTr="00770165">
        <w:trPr>
          <w:cantSplit/>
        </w:trPr>
        <w:tc>
          <w:tcPr>
            <w:tcW w:w="794" w:type="dxa"/>
          </w:tcPr>
          <w:p w14:paraId="00CAF67B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55E6B7C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24E1A44" w14:textId="4AC04845" w:rsidR="007E042C" w:rsidRPr="003D1EDE" w:rsidRDefault="0052074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مهر کردن محل  </w:t>
            </w:r>
          </w:p>
        </w:tc>
      </w:tr>
      <w:tr w:rsidR="007E042C" w:rsidRPr="003D1EDE" w14:paraId="55EA26DC" w14:textId="77777777" w:rsidTr="00770165">
        <w:trPr>
          <w:cantSplit/>
        </w:trPr>
        <w:tc>
          <w:tcPr>
            <w:tcW w:w="794" w:type="dxa"/>
          </w:tcPr>
          <w:p w14:paraId="46635A99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C9782E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B87057C" w14:textId="201800C9" w:rsidR="007E042C" w:rsidRPr="003D1EDE" w:rsidRDefault="0052074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عملیات بازرسی </w:t>
            </w:r>
          </w:p>
        </w:tc>
      </w:tr>
      <w:tr w:rsidR="007E042C" w:rsidRPr="003D1EDE" w14:paraId="144DCEEE" w14:textId="77777777" w:rsidTr="00770165">
        <w:trPr>
          <w:cantSplit/>
        </w:trPr>
        <w:tc>
          <w:tcPr>
            <w:tcW w:w="794" w:type="dxa"/>
          </w:tcPr>
          <w:p w14:paraId="12E1A456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56A259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4322F50" w14:textId="3526C00D" w:rsidR="007E042C" w:rsidRPr="003D1EDE" w:rsidRDefault="00520749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7E042C" w:rsidRPr="003D1EDE" w14:paraId="14837C1E" w14:textId="77777777" w:rsidTr="00770165">
        <w:trPr>
          <w:cantSplit/>
        </w:trPr>
        <w:tc>
          <w:tcPr>
            <w:tcW w:w="794" w:type="dxa"/>
          </w:tcPr>
          <w:p w14:paraId="08084327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04D59B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470CA760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042C" w:rsidRPr="003D1EDE" w14:paraId="78119F7B" w14:textId="77777777" w:rsidTr="00770165">
        <w:trPr>
          <w:cantSplit/>
        </w:trPr>
        <w:tc>
          <w:tcPr>
            <w:tcW w:w="794" w:type="dxa"/>
            <w:shd w:val="clear" w:color="auto" w:fill="auto"/>
          </w:tcPr>
          <w:p w14:paraId="794F5832" w14:textId="77777777" w:rsidR="007E042C" w:rsidRPr="003D1EDE" w:rsidRDefault="007E042C" w:rsidP="0077016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F77A09" w14:textId="77777777" w:rsidR="007E042C" w:rsidRPr="003D1EDE" w:rsidRDefault="007E042C" w:rsidP="00770165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نام آزمون:قانون اصلاح ماده 13قانون مواد خوردنی آشامیدنی ، آرایشی و بهداشتی </w:t>
            </w:r>
          </w:p>
        </w:tc>
      </w:tr>
      <w:tr w:rsidR="007E042C" w:rsidRPr="003D1EDE" w14:paraId="136B1A8A" w14:textId="77777777" w:rsidTr="00770165">
        <w:trPr>
          <w:cantSplit/>
        </w:trPr>
        <w:tc>
          <w:tcPr>
            <w:tcW w:w="794" w:type="dxa"/>
          </w:tcPr>
          <w:p w14:paraId="57202765" w14:textId="2D5B5C6D" w:rsidR="007E042C" w:rsidRPr="00EA0B60" w:rsidRDefault="00BB2B2B" w:rsidP="00EA0B6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bCs w:val="0"/>
                <w:rtl/>
                <w:lang w:bidi="fa-IR"/>
              </w:rPr>
            </w:pPr>
            <w:r w:rsidRPr="00EA0B60">
              <w:rPr>
                <w:rStyle w:val="StyleComplexNazanin"/>
                <w:rFonts w:asciiTheme="majorBidi" w:hAnsiTheme="majorBidi" w:cs="B Nazanin" w:hint="cs"/>
                <w:b/>
                <w:bCs w:val="0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5BCE4648" w14:textId="28CE4BAF" w:rsidR="007E042C" w:rsidRPr="003D1EDE" w:rsidRDefault="00D20016" w:rsidP="00EA0B6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صدور پروانه بهداشتی وسایط</w:t>
            </w:r>
            <w:r w:rsidR="00BB2B2B"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حمل و نقل محصولات و مواد خام دامی بر عهده کدام می باشد .</w:t>
            </w:r>
          </w:p>
        </w:tc>
      </w:tr>
      <w:tr w:rsidR="007E042C" w:rsidRPr="003D1EDE" w14:paraId="29FB80F3" w14:textId="77777777" w:rsidTr="00770165">
        <w:trPr>
          <w:cantSplit/>
        </w:trPr>
        <w:tc>
          <w:tcPr>
            <w:tcW w:w="794" w:type="dxa"/>
          </w:tcPr>
          <w:p w14:paraId="0EE5E692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4CB18A0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E7C84B3" w14:textId="45FBABBF" w:rsidR="007E042C" w:rsidRPr="003D1EDE" w:rsidRDefault="00BB2B2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وزارت بهداشت </w:t>
            </w:r>
          </w:p>
        </w:tc>
      </w:tr>
      <w:tr w:rsidR="007E042C" w:rsidRPr="003D1EDE" w14:paraId="779592E5" w14:textId="77777777" w:rsidTr="00770165">
        <w:trPr>
          <w:cantSplit/>
        </w:trPr>
        <w:tc>
          <w:tcPr>
            <w:tcW w:w="794" w:type="dxa"/>
          </w:tcPr>
          <w:p w14:paraId="308EAD6A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C9F8BC1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FC1598F" w14:textId="6AA7F63E" w:rsidR="007E042C" w:rsidRPr="003D1EDE" w:rsidRDefault="00BB2B2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سازمان دامپزشکی </w:t>
            </w:r>
          </w:p>
        </w:tc>
      </w:tr>
      <w:tr w:rsidR="007E042C" w:rsidRPr="003D1EDE" w14:paraId="536C5CAF" w14:textId="77777777" w:rsidTr="00770165">
        <w:trPr>
          <w:cantSplit/>
        </w:trPr>
        <w:tc>
          <w:tcPr>
            <w:tcW w:w="794" w:type="dxa"/>
          </w:tcPr>
          <w:p w14:paraId="40315420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75300F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DC18086" w14:textId="3B527D31" w:rsidR="007E042C" w:rsidRPr="003D1EDE" w:rsidRDefault="00BB2B2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اداره صنعت معدن و تجارت </w:t>
            </w:r>
          </w:p>
        </w:tc>
      </w:tr>
      <w:tr w:rsidR="007E042C" w:rsidRPr="003D1EDE" w14:paraId="3DECB268" w14:textId="77777777" w:rsidTr="00770165">
        <w:trPr>
          <w:cantSplit/>
        </w:trPr>
        <w:tc>
          <w:tcPr>
            <w:tcW w:w="794" w:type="dxa"/>
          </w:tcPr>
          <w:p w14:paraId="7F2C94C4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C541252" w14:textId="77777777" w:rsidR="007E042C" w:rsidRPr="00324F42" w:rsidRDefault="007E042C" w:rsidP="007701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324F42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04FBC03" w14:textId="63F13134" w:rsidR="007E042C" w:rsidRPr="003D1EDE" w:rsidRDefault="00BB2B2B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وزارت بهداشت و سازمان دامپزشکی </w:t>
            </w:r>
          </w:p>
        </w:tc>
      </w:tr>
      <w:tr w:rsidR="007E042C" w:rsidRPr="003D1EDE" w14:paraId="67111714" w14:textId="77777777" w:rsidTr="00770165">
        <w:trPr>
          <w:cantSplit/>
        </w:trPr>
        <w:tc>
          <w:tcPr>
            <w:tcW w:w="794" w:type="dxa"/>
          </w:tcPr>
          <w:p w14:paraId="3C85083D" w14:textId="77777777" w:rsidR="007E042C" w:rsidRPr="003D1EDE" w:rsidRDefault="007E042C" w:rsidP="007701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99D870" w14:textId="77777777" w:rsidR="007E042C" w:rsidRPr="003D1EDE" w:rsidRDefault="007E042C" w:rsidP="007701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1E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آیین نامه اجرایی قانون اصلاح ماده 13 قانون مواد خوردنی، آشامیدنی، آرایشی و بهداشتی -دستورالعمل اجرایی بازرسی بهداشتی از مراکز تهیه و تولید توزیع نگهداری حمل و نقل و فروش مواد خوردنی آشامیدنی  </w:t>
            </w:r>
          </w:p>
        </w:tc>
      </w:tr>
    </w:tbl>
    <w:p w14:paraId="33770D8B" w14:textId="77777777" w:rsidR="007E042C" w:rsidRPr="003D1EDE" w:rsidRDefault="007E042C" w:rsidP="00A42DD6">
      <w:pPr>
        <w:pStyle w:val="a3"/>
        <w:rPr>
          <w:rStyle w:val="StyleComplexNazanin"/>
          <w:rFonts w:asciiTheme="majorBidi" w:hAnsiTheme="majorBidi" w:cs="B Nazanin"/>
          <w:bCs w:val="0"/>
          <w:rtl/>
          <w:lang w:bidi="fa-IR"/>
        </w:rPr>
      </w:pPr>
    </w:p>
    <w:sectPr w:rsidR="007E042C" w:rsidRPr="003D1EDE" w:rsidSect="0079707C">
      <w:headerReference w:type="default" r:id="rId8"/>
      <w:footerReference w:type="default" r:id="rId9"/>
      <w:pgSz w:w="11906" w:h="16838"/>
      <w:pgMar w:top="1616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6E7D" w14:textId="77777777" w:rsidR="00771706" w:rsidRDefault="00771706">
      <w:r>
        <w:separator/>
      </w:r>
    </w:p>
  </w:endnote>
  <w:endnote w:type="continuationSeparator" w:id="0">
    <w:p w14:paraId="218E39F5" w14:textId="77777777" w:rsidR="00771706" w:rsidRDefault="0077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dobe Arabic">
    <w:altName w:val="Times New Roman"/>
    <w:charset w:val="00"/>
    <w:family w:val="roman"/>
    <w:pitch w:val="variable"/>
    <w:sig w:usb0="8000202F" w:usb1="8000A04A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CBE92" w14:textId="7E4E3F84" w:rsidR="00B46231" w:rsidRDefault="00B46231">
    <w:pPr>
      <w:pStyle w:val="Footer"/>
      <w:jc w:val="right"/>
      <w:rPr>
        <w:rFonts w:cs="B Nazanin"/>
        <w:sz w:val="20"/>
        <w:szCs w:val="20"/>
        <w:rtl/>
      </w:rPr>
    </w:pPr>
    <w:r>
      <w:rPr>
        <w:rFonts w:cs="B Nazanin" w:hint="cs"/>
        <w:sz w:val="20"/>
        <w:szCs w:val="20"/>
        <w:rtl/>
      </w:rPr>
      <w:t xml:space="preserve">صفحه  </w:t>
    </w:r>
    <w:r>
      <w:rPr>
        <w:rStyle w:val="PageNumber"/>
        <w:rFonts w:cs="B Nazanin"/>
        <w:sz w:val="20"/>
        <w:szCs w:val="20"/>
      </w:rPr>
      <w:fldChar w:fldCharType="begin"/>
    </w:r>
    <w:r>
      <w:rPr>
        <w:rStyle w:val="PageNumber"/>
        <w:rFonts w:cs="B Nazanin"/>
        <w:sz w:val="20"/>
        <w:szCs w:val="20"/>
      </w:rPr>
      <w:instrText xml:space="preserve"> PAGE </w:instrText>
    </w:r>
    <w:r>
      <w:rPr>
        <w:rStyle w:val="PageNumber"/>
        <w:rFonts w:cs="B Nazanin"/>
        <w:sz w:val="20"/>
        <w:szCs w:val="20"/>
      </w:rPr>
      <w:fldChar w:fldCharType="separate"/>
    </w:r>
    <w:r w:rsidR="008A58B5">
      <w:rPr>
        <w:rStyle w:val="PageNumber"/>
        <w:rFonts w:cs="B Nazanin"/>
        <w:noProof/>
        <w:sz w:val="20"/>
        <w:szCs w:val="20"/>
        <w:rtl/>
      </w:rPr>
      <w:t>27</w:t>
    </w:r>
    <w:r>
      <w:rPr>
        <w:rStyle w:val="PageNumber"/>
        <w:rFonts w:cs="B Nazanin"/>
        <w:sz w:val="20"/>
        <w:szCs w:val="20"/>
      </w:rPr>
      <w:fldChar w:fldCharType="end"/>
    </w:r>
    <w:r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74C97" w14:textId="77777777" w:rsidR="00771706" w:rsidRDefault="00771706">
      <w:r>
        <w:separator/>
      </w:r>
    </w:p>
  </w:footnote>
  <w:footnote w:type="continuationSeparator" w:id="0">
    <w:p w14:paraId="70F14EE3" w14:textId="77777777" w:rsidR="00771706" w:rsidRDefault="00771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121B" w14:textId="3C75F20D" w:rsidR="00B46231" w:rsidRDefault="00B46231">
    <w:pPr>
      <w:pStyle w:val="Header"/>
      <w:jc w:val="center"/>
      <w:rPr>
        <w:rFonts w:cs="Nazanin"/>
        <w:b/>
        <w:bCs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30FAB" wp14:editId="260AB0B0">
              <wp:simplePos x="0" y="0"/>
              <wp:positionH relativeFrom="column">
                <wp:posOffset>259715</wp:posOffset>
              </wp:positionH>
              <wp:positionV relativeFrom="paragraph">
                <wp:posOffset>-107315</wp:posOffset>
              </wp:positionV>
              <wp:extent cx="2556510" cy="552450"/>
              <wp:effectExtent l="0" t="0" r="0" b="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6510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D41FCC" w14:textId="14072FD2" w:rsidR="00B46231" w:rsidRDefault="00B46231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C30FA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20.45pt;margin-top:-8.45pt;width:201.3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" filled="f" stroked="f">
              <v:textbox>
                <w:txbxContent>
                  <w:p w14:paraId="35D41FCC" w14:textId="14072FD2" w:rsidR="00B46231" w:rsidRDefault="00B46231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9801BCF" wp14:editId="42B7D8E6">
              <wp:simplePos x="0" y="0"/>
              <wp:positionH relativeFrom="column">
                <wp:posOffset>-223862</wp:posOffset>
              </wp:positionH>
              <wp:positionV relativeFrom="paragraph">
                <wp:posOffset>525731</wp:posOffset>
              </wp:positionV>
              <wp:extent cx="6858000" cy="9425305"/>
              <wp:effectExtent l="19050" t="19050" r="19050" b="23495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25305"/>
                      </a:xfrm>
                      <a:prstGeom prst="roundRect">
                        <a:avLst>
                          <a:gd name="adj" fmla="val 759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48C054B" w14:textId="662BD04E" w:rsidR="00B46231" w:rsidRDefault="00B46231">
                          <w:pPr>
                            <w:jc w:val="center"/>
                          </w:pPr>
                        </w:p>
                        <w:p w14:paraId="4AB3D6ED" w14:textId="77777777" w:rsidR="00B46231" w:rsidRDefault="00B46231">
                          <w:pPr>
                            <w:rPr>
                              <w:rtl/>
                            </w:rPr>
                          </w:pPr>
                        </w:p>
                        <w:p w14:paraId="70492347" w14:textId="77777777" w:rsidR="00B46231" w:rsidRDefault="00B4623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9801BCF" id="AutoShape 9" o:spid="_x0000_s1027" style="position:absolute;left:0;text-align:left;margin-left:-17.65pt;margin-top:41.4pt;width:540pt;height:742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" strokeweight="3pt">
              <v:stroke linestyle="thinThin"/>
              <v:textbox>
                <w:txbxContent>
                  <w:p w14:paraId="448C054B" w14:textId="662BD04E" w:rsidR="00B46231" w:rsidRDefault="00B46231">
                    <w:pPr>
                      <w:jc w:val="center"/>
                    </w:pPr>
                  </w:p>
                  <w:p w14:paraId="4AB3D6ED" w14:textId="77777777" w:rsidR="00B46231" w:rsidRDefault="00B46231">
                    <w:pPr>
                      <w:rPr>
                        <w:rtl/>
                      </w:rPr>
                    </w:pPr>
                  </w:p>
                  <w:p w14:paraId="70492347" w14:textId="77777777" w:rsidR="00B46231" w:rsidRDefault="00B46231"/>
                </w:txbxContent>
              </v:textbox>
            </v:round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08BD68" wp14:editId="72448BA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E03599" w14:textId="50FF1DEC" w:rsidR="00B46231" w:rsidRDefault="00B4623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مهندسی بهداشت محیط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08BD68" id="Text Box 22" o:spid="_x0000_s1028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" filled="f" stroked="f">
              <v:textbox>
                <w:txbxContent>
                  <w:p w14:paraId="37E03599" w14:textId="50FF1DEC" w:rsidR="00B46231" w:rsidRDefault="00B4623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مهندسی بهداشت محیط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21C21E" wp14:editId="1B20C27B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B51D1" w14:textId="77777777" w:rsidR="00B46231" w:rsidRDefault="00B46231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دانشگاه علوم پزشکی و خدمات بهداشتی درمانی تبریز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21C21E" id="Text Box 19" o:spid="_x0000_s1029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08v5A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" filled="f" stroked="f">
              <v:textbox>
                <w:txbxContent>
                  <w:p w14:paraId="6B4B51D1" w14:textId="77777777" w:rsidR="00B46231" w:rsidRDefault="00B46231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دانشگاه علوم پزشکی و خدمات بهداشتی درمانی تبریز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2D1AA65" wp14:editId="5082C9FE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31E69BF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6DDB"/>
    <w:multiLevelType w:val="multilevel"/>
    <w:tmpl w:val="86E472CA"/>
    <w:lvl w:ilvl="0">
      <w:start w:val="46"/>
      <w:numFmt w:val="decimal"/>
      <w:lvlText w:val="%1"/>
      <w:lvlJc w:val="left"/>
      <w:pPr>
        <w:ind w:left="36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-%2-"/>
      <w:lvlJc w:val="left"/>
      <w:pPr>
        <w:ind w:left="151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401D41"/>
    <w:multiLevelType w:val="hybridMultilevel"/>
    <w:tmpl w:val="60762B5A"/>
    <w:lvl w:ilvl="0" w:tplc="2D0475BA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640CE"/>
    <w:multiLevelType w:val="hybridMultilevel"/>
    <w:tmpl w:val="D1CABCB0"/>
    <w:lvl w:ilvl="0" w:tplc="4A1A39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5A33AC"/>
    <w:multiLevelType w:val="hybridMultilevel"/>
    <w:tmpl w:val="CDACDA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83C4B"/>
    <w:multiLevelType w:val="hybridMultilevel"/>
    <w:tmpl w:val="AFD04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E0430"/>
    <w:multiLevelType w:val="hybridMultilevel"/>
    <w:tmpl w:val="CDACDA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8E2B27"/>
    <w:multiLevelType w:val="multilevel"/>
    <w:tmpl w:val="52A4E4EC"/>
    <w:lvl w:ilvl="0">
      <w:start w:val="19"/>
      <w:numFmt w:val="decimal"/>
      <w:lvlText w:val="%1"/>
      <w:lvlJc w:val="left"/>
      <w:pPr>
        <w:ind w:left="36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-%2"/>
      <w:lvlJc w:val="left"/>
      <w:pPr>
        <w:ind w:left="121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766119154">
    <w:abstractNumId w:val="4"/>
  </w:num>
  <w:num w:numId="2" w16cid:durableId="1851603123">
    <w:abstractNumId w:val="8"/>
  </w:num>
  <w:num w:numId="3" w16cid:durableId="17030510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168107">
    <w:abstractNumId w:val="1"/>
  </w:num>
  <w:num w:numId="5" w16cid:durableId="287585712">
    <w:abstractNumId w:val="6"/>
  </w:num>
  <w:num w:numId="6" w16cid:durableId="717322909">
    <w:abstractNumId w:val="3"/>
  </w:num>
  <w:num w:numId="7" w16cid:durableId="1696228745">
    <w:abstractNumId w:val="5"/>
  </w:num>
  <w:num w:numId="8" w16cid:durableId="1697776394">
    <w:abstractNumId w:val="2"/>
  </w:num>
  <w:num w:numId="9" w16cid:durableId="1764376357">
    <w:abstractNumId w:val="7"/>
  </w:num>
  <w:num w:numId="10" w16cid:durableId="50312699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B62"/>
    <w:rsid w:val="00004452"/>
    <w:rsid w:val="00033AAA"/>
    <w:rsid w:val="00050B81"/>
    <w:rsid w:val="0007381B"/>
    <w:rsid w:val="00074B7A"/>
    <w:rsid w:val="000835CF"/>
    <w:rsid w:val="00097D88"/>
    <w:rsid w:val="000C2399"/>
    <w:rsid w:val="00162641"/>
    <w:rsid w:val="0016798E"/>
    <w:rsid w:val="001B23CB"/>
    <w:rsid w:val="001B3607"/>
    <w:rsid w:val="001F6A74"/>
    <w:rsid w:val="00200CB8"/>
    <w:rsid w:val="00215726"/>
    <w:rsid w:val="0023096A"/>
    <w:rsid w:val="00233601"/>
    <w:rsid w:val="00242734"/>
    <w:rsid w:val="00261E62"/>
    <w:rsid w:val="0026493A"/>
    <w:rsid w:val="00286FF5"/>
    <w:rsid w:val="002B4274"/>
    <w:rsid w:val="002C03B9"/>
    <w:rsid w:val="00315217"/>
    <w:rsid w:val="00324F42"/>
    <w:rsid w:val="00330F1F"/>
    <w:rsid w:val="00362318"/>
    <w:rsid w:val="00367200"/>
    <w:rsid w:val="00367B42"/>
    <w:rsid w:val="003716FC"/>
    <w:rsid w:val="003738E9"/>
    <w:rsid w:val="0038419B"/>
    <w:rsid w:val="003B06EC"/>
    <w:rsid w:val="003B49C0"/>
    <w:rsid w:val="003D1EDE"/>
    <w:rsid w:val="003F67B5"/>
    <w:rsid w:val="00442A05"/>
    <w:rsid w:val="00496C77"/>
    <w:rsid w:val="005035B3"/>
    <w:rsid w:val="00520749"/>
    <w:rsid w:val="00522EFC"/>
    <w:rsid w:val="005429F4"/>
    <w:rsid w:val="005610C5"/>
    <w:rsid w:val="005679F9"/>
    <w:rsid w:val="00592E9B"/>
    <w:rsid w:val="005A36F0"/>
    <w:rsid w:val="0062554E"/>
    <w:rsid w:val="0063567B"/>
    <w:rsid w:val="00645329"/>
    <w:rsid w:val="0066579E"/>
    <w:rsid w:val="006720D5"/>
    <w:rsid w:val="006773CA"/>
    <w:rsid w:val="006C58DE"/>
    <w:rsid w:val="00771706"/>
    <w:rsid w:val="00784754"/>
    <w:rsid w:val="00785362"/>
    <w:rsid w:val="0079707C"/>
    <w:rsid w:val="007C75A0"/>
    <w:rsid w:val="007E042C"/>
    <w:rsid w:val="007E78E4"/>
    <w:rsid w:val="007F56E1"/>
    <w:rsid w:val="0080666F"/>
    <w:rsid w:val="008153D2"/>
    <w:rsid w:val="00816216"/>
    <w:rsid w:val="00853CBD"/>
    <w:rsid w:val="00854B62"/>
    <w:rsid w:val="008758E2"/>
    <w:rsid w:val="00880516"/>
    <w:rsid w:val="00892E19"/>
    <w:rsid w:val="00896720"/>
    <w:rsid w:val="008A43F8"/>
    <w:rsid w:val="008A58B5"/>
    <w:rsid w:val="008B0E4E"/>
    <w:rsid w:val="008F607D"/>
    <w:rsid w:val="00901D81"/>
    <w:rsid w:val="009067AA"/>
    <w:rsid w:val="009525CA"/>
    <w:rsid w:val="00963F06"/>
    <w:rsid w:val="00982816"/>
    <w:rsid w:val="00984571"/>
    <w:rsid w:val="009A3F2C"/>
    <w:rsid w:val="00A03320"/>
    <w:rsid w:val="00A054B7"/>
    <w:rsid w:val="00A11441"/>
    <w:rsid w:val="00A34ABE"/>
    <w:rsid w:val="00A42DD6"/>
    <w:rsid w:val="00A84B69"/>
    <w:rsid w:val="00A93923"/>
    <w:rsid w:val="00A979B9"/>
    <w:rsid w:val="00AB5F34"/>
    <w:rsid w:val="00AD4644"/>
    <w:rsid w:val="00AD77AC"/>
    <w:rsid w:val="00AF1009"/>
    <w:rsid w:val="00B46231"/>
    <w:rsid w:val="00B665D8"/>
    <w:rsid w:val="00B75343"/>
    <w:rsid w:val="00B96D65"/>
    <w:rsid w:val="00BB2B2B"/>
    <w:rsid w:val="00BE45B7"/>
    <w:rsid w:val="00C05E7F"/>
    <w:rsid w:val="00C071F8"/>
    <w:rsid w:val="00C13105"/>
    <w:rsid w:val="00CC00D6"/>
    <w:rsid w:val="00CC6886"/>
    <w:rsid w:val="00CC7AA7"/>
    <w:rsid w:val="00D20016"/>
    <w:rsid w:val="00D20E26"/>
    <w:rsid w:val="00D31122"/>
    <w:rsid w:val="00D44B86"/>
    <w:rsid w:val="00D71FF4"/>
    <w:rsid w:val="00D86A5E"/>
    <w:rsid w:val="00DD5229"/>
    <w:rsid w:val="00DD6BA1"/>
    <w:rsid w:val="00DE2276"/>
    <w:rsid w:val="00E01960"/>
    <w:rsid w:val="00E11196"/>
    <w:rsid w:val="00E24DFC"/>
    <w:rsid w:val="00E72F7F"/>
    <w:rsid w:val="00E778D0"/>
    <w:rsid w:val="00E85AEC"/>
    <w:rsid w:val="00EA0B60"/>
    <w:rsid w:val="00EB3D41"/>
    <w:rsid w:val="00EF248A"/>
    <w:rsid w:val="00F534ED"/>
    <w:rsid w:val="00F534F0"/>
    <w:rsid w:val="00F64D5E"/>
    <w:rsid w:val="00F723E4"/>
    <w:rsid w:val="00F845C4"/>
    <w:rsid w:val="00FF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54D976A8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27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Pr>
      <w:rFonts w:cs="Nazanin"/>
    </w:rPr>
  </w:style>
  <w:style w:type="paragraph" w:customStyle="1" w:styleId="a0">
    <w:name w:val="بدنه"/>
    <w:basedOn w:val="Normal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Pr>
      <w:rFonts w:cs="Nazanin"/>
      <w:b/>
      <w:bCs/>
      <w:szCs w:val="28"/>
    </w:rPr>
  </w:style>
  <w:style w:type="paragraph" w:customStyle="1" w:styleId="a2">
    <w:name w:val="گزینه"/>
    <w:basedOn w:val="Normal"/>
    <w:pPr>
      <w:jc w:val="lowKashida"/>
    </w:pPr>
    <w:rPr>
      <w:rFonts w:cs="Nazanin"/>
    </w:rPr>
  </w:style>
  <w:style w:type="paragraph" w:customStyle="1" w:styleId="a3">
    <w:name w:val="فاصله"/>
    <w:basedOn w:val="Normal"/>
    <w:rPr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ListParagraphChar">
    <w:name w:val="List Paragraph Char"/>
    <w:aliases w:val="عنوان اصلی مقاله Char,Subtitle 3 Char,Head2 Char,List Paragraph1 Char"/>
    <w:link w:val="ListParagraph"/>
    <w:uiPriority w:val="34"/>
    <w:locked/>
    <w:rPr>
      <w:sz w:val="28"/>
      <w:lang w:val="en-GB" w:eastAsia="en-GB"/>
    </w:rPr>
  </w:style>
  <w:style w:type="paragraph" w:styleId="ListParagraph">
    <w:name w:val="List Paragraph"/>
    <w:aliases w:val="عنوان اصلی مقاله,Subtitle 3,Head2,List Paragraph1"/>
    <w:basedOn w:val="Normal"/>
    <w:link w:val="ListParagraphChar"/>
    <w:uiPriority w:val="34"/>
    <w:qFormat/>
    <w:pPr>
      <w:bidi w:val="0"/>
      <w:spacing w:after="160" w:line="256" w:lineRule="auto"/>
      <w:ind w:left="720"/>
      <w:contextualSpacing/>
    </w:pPr>
    <w:rPr>
      <w:sz w:val="28"/>
      <w:szCs w:val="20"/>
      <w:lang w:val="en-GB" w:eastAsia="en-GB"/>
    </w:rPr>
  </w:style>
  <w:style w:type="paragraph" w:customStyle="1" w:styleId="BasicParagraph">
    <w:name w:val="[Basic Paragraph]"/>
    <w:basedOn w:val="Normal"/>
    <w:uiPriority w:val="99"/>
    <w:pPr>
      <w:autoSpaceDE w:val="0"/>
      <w:autoSpaceDN w:val="0"/>
      <w:adjustRightInd w:val="0"/>
      <w:spacing w:line="288" w:lineRule="auto"/>
    </w:pPr>
    <w:rPr>
      <w:rFonts w:ascii="Adobe Arabic" w:eastAsiaTheme="minorHAnsi" w:hAnsi="Adobe Arabic" w:cs="Adobe Arabic"/>
      <w:color w:val="000000"/>
      <w:lang w:bidi="ar-YE"/>
    </w:rPr>
  </w:style>
  <w:style w:type="character" w:customStyle="1" w:styleId="Style1Char">
    <w:name w:val="Style1 Char"/>
    <w:basedOn w:val="DefaultParagraphFont"/>
    <w:link w:val="Style1"/>
    <w:locked/>
    <w:rPr>
      <w:rFonts w:ascii="B Titr" w:hAnsi="B Titr" w:cs="B Titr"/>
      <w:b/>
      <w:bCs/>
      <w:color w:val="365F91" w:themeColor="accent1" w:themeShade="BF"/>
      <w:sz w:val="32"/>
      <w:szCs w:val="28"/>
      <w:lang w:val="en-GB" w:eastAsia="en-GB"/>
    </w:rPr>
  </w:style>
  <w:style w:type="paragraph" w:customStyle="1" w:styleId="Style1">
    <w:name w:val="Style1"/>
    <w:basedOn w:val="Heading1"/>
    <w:link w:val="Style1Char"/>
    <w:qFormat/>
    <w:pPr>
      <w:keepNext w:val="0"/>
      <w:keepLine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360" w:lineRule="auto"/>
      <w:jc w:val="both"/>
    </w:pPr>
    <w:rPr>
      <w:rFonts w:ascii="B Titr" w:eastAsia="Times New Roman" w:hAnsi="B Titr" w:cs="B Titr"/>
      <w:b/>
      <w:bCs/>
      <w:szCs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24DFC"/>
    <w:rPr>
      <w:b/>
      <w:bCs/>
    </w:rPr>
  </w:style>
  <w:style w:type="character" w:customStyle="1" w:styleId="citation-242">
    <w:name w:val="citation-242"/>
    <w:basedOn w:val="DefaultParagraphFont"/>
    <w:rsid w:val="00E24DFC"/>
  </w:style>
  <w:style w:type="character" w:customStyle="1" w:styleId="citation-221">
    <w:name w:val="citation-221"/>
    <w:basedOn w:val="DefaultParagraphFont"/>
    <w:rsid w:val="008A43F8"/>
  </w:style>
  <w:style w:type="character" w:customStyle="1" w:styleId="citation-209">
    <w:name w:val="citation-209"/>
    <w:basedOn w:val="DefaultParagraphFont"/>
    <w:rsid w:val="008A43F8"/>
  </w:style>
  <w:style w:type="character" w:customStyle="1" w:styleId="citation-183">
    <w:name w:val="citation-183"/>
    <w:basedOn w:val="DefaultParagraphFont"/>
    <w:rsid w:val="008A43F8"/>
  </w:style>
  <w:style w:type="character" w:customStyle="1" w:styleId="citation-181">
    <w:name w:val="citation-181"/>
    <w:basedOn w:val="DefaultParagraphFont"/>
    <w:rsid w:val="00242734"/>
  </w:style>
  <w:style w:type="character" w:customStyle="1" w:styleId="citation-179">
    <w:name w:val="citation-179"/>
    <w:basedOn w:val="DefaultParagraphFont"/>
    <w:rsid w:val="00242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91D0F-753F-499B-BE62-1B61A35E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189</TotalTime>
  <Pages>21</Pages>
  <Words>4700</Words>
  <Characters>26794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31432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Yashar Zahiri</cp:lastModifiedBy>
  <cp:revision>80</cp:revision>
  <cp:lastPrinted>2022-10-03T07:20:00Z</cp:lastPrinted>
  <dcterms:created xsi:type="dcterms:W3CDTF">2025-06-17T06:02:00Z</dcterms:created>
  <dcterms:modified xsi:type="dcterms:W3CDTF">2025-06-18T04:40:00Z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dcabed9a-7ca5-40a9-8b61-5b5768b92515</vt:lpwstr>
  </property>
</Properties>
</file>